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E38D55" w14:textId="4A2E9D69" w:rsidR="008874B6" w:rsidRDefault="008874B6" w:rsidP="008874B6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Številka:</w:t>
      </w:r>
      <w:r>
        <w:rPr>
          <w:rFonts w:cs="Arial"/>
        </w:rPr>
        <w:tab/>
        <w:t>4301-00</w:t>
      </w:r>
      <w:r w:rsidR="00116128">
        <w:rPr>
          <w:rFonts w:cs="Arial"/>
        </w:rPr>
        <w:t>40</w:t>
      </w:r>
      <w:r>
        <w:rPr>
          <w:rFonts w:cs="Arial"/>
        </w:rPr>
        <w:t>/202</w:t>
      </w:r>
      <w:r w:rsidR="00116128">
        <w:rPr>
          <w:rFonts w:cs="Arial"/>
        </w:rPr>
        <w:t>3</w:t>
      </w:r>
    </w:p>
    <w:p w14:paraId="59B1DA35" w14:textId="15A7CCF4" w:rsidR="008874B6" w:rsidRDefault="008874B6" w:rsidP="008874B6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 BR:</w:t>
      </w:r>
      <w:r>
        <w:rPr>
          <w:rFonts w:cs="Arial"/>
        </w:rPr>
        <w:tab/>
        <w:t>202</w:t>
      </w:r>
      <w:r w:rsidR="00116128">
        <w:rPr>
          <w:rFonts w:cs="Arial"/>
        </w:rPr>
        <w:t>3</w:t>
      </w:r>
      <w:r>
        <w:rPr>
          <w:rFonts w:cs="Arial"/>
        </w:rPr>
        <w:t>-</w:t>
      </w:r>
      <w:r w:rsidR="00116128">
        <w:rPr>
          <w:rFonts w:cs="Arial"/>
        </w:rPr>
        <w:t>279</w:t>
      </w:r>
    </w:p>
    <w:p w14:paraId="5D65F5B1" w14:textId="77777777" w:rsidR="008046CA" w:rsidRPr="008F2D81" w:rsidRDefault="008046CA" w:rsidP="00A652C8">
      <w:pPr>
        <w:tabs>
          <w:tab w:val="left" w:pos="1026"/>
        </w:tabs>
        <w:jc w:val="both"/>
        <w:rPr>
          <w:rFonts w:cs="Arial"/>
        </w:rPr>
      </w:pPr>
    </w:p>
    <w:p w14:paraId="67524BAD" w14:textId="2469EF49" w:rsidR="006D261C" w:rsidRPr="008F2250" w:rsidRDefault="006D261C" w:rsidP="006D261C">
      <w:pPr>
        <w:jc w:val="center"/>
        <w:rPr>
          <w:rFonts w:cs="Arial"/>
          <w:b/>
          <w:sz w:val="24"/>
          <w:szCs w:val="24"/>
        </w:rPr>
      </w:pPr>
      <w:r w:rsidRPr="008F2250">
        <w:rPr>
          <w:rFonts w:cs="Arial"/>
          <w:b/>
          <w:sz w:val="24"/>
          <w:szCs w:val="24"/>
        </w:rPr>
        <w:t>VRSTA IN OPIS</w:t>
      </w:r>
      <w:r w:rsidR="00C676F2">
        <w:rPr>
          <w:rFonts w:cs="Arial"/>
          <w:b/>
          <w:sz w:val="24"/>
          <w:szCs w:val="24"/>
        </w:rPr>
        <w:t xml:space="preserve"> PREDMETA</w:t>
      </w:r>
    </w:p>
    <w:p w14:paraId="54999F92" w14:textId="77777777" w:rsidR="006B5ABA" w:rsidRDefault="006B5ABA" w:rsidP="00D71705">
      <w:pPr>
        <w:jc w:val="both"/>
        <w:rPr>
          <w:rFonts w:cs="Arial"/>
          <w:lang w:eastAsia="en-US"/>
        </w:rPr>
      </w:pPr>
    </w:p>
    <w:p w14:paraId="515914F2" w14:textId="4457964B" w:rsidR="006B5ABA" w:rsidRPr="00797062" w:rsidRDefault="00797062" w:rsidP="006B5ABA">
      <w:pPr>
        <w:jc w:val="both"/>
        <w:rPr>
          <w:rFonts w:cs="Arial"/>
        </w:rPr>
      </w:pPr>
      <w:r w:rsidRPr="00797062">
        <w:rPr>
          <w:rFonts w:cs="Arial"/>
        </w:rPr>
        <w:t>Priloga OBR-2.18 Vrsta in opis predmeta</w:t>
      </w:r>
      <w:r w:rsidR="006B5ABA" w:rsidRPr="00797062">
        <w:rPr>
          <w:rFonts w:cs="Arial"/>
        </w:rPr>
        <w:t xml:space="preserve"> je dopolnitev k prilog</w:t>
      </w:r>
      <w:r>
        <w:rPr>
          <w:rFonts w:cs="Arial"/>
        </w:rPr>
        <w:t>i</w:t>
      </w:r>
      <w:r w:rsidR="006B5ABA" w:rsidRPr="00797062">
        <w:rPr>
          <w:rFonts w:cs="Arial"/>
        </w:rPr>
        <w:t xml:space="preserve"> OBR-2.17</w:t>
      </w:r>
      <w:r w:rsidR="006606D1">
        <w:rPr>
          <w:rFonts w:cs="Arial"/>
        </w:rPr>
        <w:t>a</w:t>
      </w:r>
      <w:r w:rsidR="006B5ABA" w:rsidRPr="00797062">
        <w:rPr>
          <w:rFonts w:cs="Arial"/>
        </w:rPr>
        <w:t xml:space="preserve"> Osnutek pogodbe o nakupu in prodaji </w:t>
      </w:r>
      <w:r w:rsidR="006606D1">
        <w:rPr>
          <w:rFonts w:cs="Arial"/>
        </w:rPr>
        <w:t xml:space="preserve">petroleja za ogrevanje </w:t>
      </w:r>
      <w:r w:rsidR="006B5ABA" w:rsidRPr="00797062">
        <w:rPr>
          <w:rFonts w:cs="Arial"/>
        </w:rPr>
        <w:t xml:space="preserve">in </w:t>
      </w:r>
      <w:r>
        <w:rPr>
          <w:rFonts w:cs="Arial"/>
        </w:rPr>
        <w:t xml:space="preserve">prilogi </w:t>
      </w:r>
      <w:r w:rsidR="006B5ABA" w:rsidRPr="00797062">
        <w:rPr>
          <w:rFonts w:cs="Arial"/>
        </w:rPr>
        <w:t>OBR-2.17</w:t>
      </w:r>
      <w:r w:rsidR="006606D1">
        <w:rPr>
          <w:rFonts w:cs="Arial"/>
        </w:rPr>
        <w:t>b</w:t>
      </w:r>
      <w:r w:rsidR="006B5ABA" w:rsidRPr="00797062">
        <w:rPr>
          <w:rFonts w:cs="Arial"/>
        </w:rPr>
        <w:t xml:space="preserve"> Osnutek pogodbe o skladiščenju</w:t>
      </w:r>
      <w:r w:rsidR="00CF778E">
        <w:rPr>
          <w:rFonts w:cs="Arial"/>
        </w:rPr>
        <w:t xml:space="preserve"> in menjav</w:t>
      </w:r>
      <w:r w:rsidR="001E5549">
        <w:rPr>
          <w:rFonts w:cs="Arial"/>
        </w:rPr>
        <w:t>ah</w:t>
      </w:r>
      <w:r w:rsidR="006B5ABA" w:rsidRPr="00797062">
        <w:rPr>
          <w:rFonts w:cs="Arial"/>
        </w:rPr>
        <w:t xml:space="preserve"> </w:t>
      </w:r>
      <w:r w:rsidR="00116128">
        <w:rPr>
          <w:rFonts w:cs="Arial"/>
        </w:rPr>
        <w:t>petroleja za ogrevanje</w:t>
      </w:r>
      <w:r w:rsidR="006B5ABA" w:rsidRPr="00797062">
        <w:rPr>
          <w:rFonts w:cs="Arial"/>
        </w:rPr>
        <w:t>.</w:t>
      </w:r>
    </w:p>
    <w:p w14:paraId="09A9956A" w14:textId="77777777" w:rsidR="00DD2BB4" w:rsidRDefault="00DD2BB4" w:rsidP="00D71705">
      <w:pPr>
        <w:jc w:val="both"/>
        <w:rPr>
          <w:rFonts w:cs="Arial"/>
          <w:lang w:eastAsia="en-US"/>
        </w:rPr>
      </w:pPr>
    </w:p>
    <w:p w14:paraId="51C4596A" w14:textId="41251107" w:rsidR="00A8093F" w:rsidRPr="006B5ABA" w:rsidRDefault="00A8093F" w:rsidP="00D71705">
      <w:pPr>
        <w:jc w:val="both"/>
        <w:rPr>
          <w:rFonts w:cs="Arial"/>
        </w:rPr>
      </w:pPr>
      <w:r w:rsidRPr="006B5ABA">
        <w:rPr>
          <w:rFonts w:cs="Arial"/>
          <w:lang w:eastAsia="en-US"/>
        </w:rPr>
        <w:t xml:space="preserve">Predmet javnega naročila je </w:t>
      </w:r>
      <w:r w:rsidR="004C5CF7" w:rsidRPr="006B5ABA">
        <w:rPr>
          <w:rFonts w:cs="Arial"/>
          <w:lang w:eastAsia="en-US"/>
        </w:rPr>
        <w:t>prodaja</w:t>
      </w:r>
      <w:r w:rsidR="006B5ABA" w:rsidRPr="006B5ABA">
        <w:rPr>
          <w:rFonts w:cs="Arial"/>
          <w:lang w:eastAsia="en-US"/>
        </w:rPr>
        <w:t>,</w:t>
      </w:r>
      <w:r w:rsidR="004C5CF7" w:rsidRPr="006B5ABA">
        <w:rPr>
          <w:rFonts w:cs="Arial"/>
          <w:lang w:eastAsia="en-US"/>
        </w:rPr>
        <w:t xml:space="preserve"> </w:t>
      </w:r>
      <w:r w:rsidR="0018302E" w:rsidRPr="006B5ABA">
        <w:rPr>
          <w:rFonts w:cs="Arial"/>
          <w:lang w:eastAsia="en-US"/>
        </w:rPr>
        <w:t>dobava</w:t>
      </w:r>
      <w:r w:rsidR="00D71705" w:rsidRPr="006B5ABA">
        <w:rPr>
          <w:rFonts w:cs="Arial"/>
          <w:lang w:eastAsia="en-US"/>
        </w:rPr>
        <w:t xml:space="preserve"> </w:t>
      </w:r>
      <w:r w:rsidR="00116128">
        <w:rPr>
          <w:rFonts w:cs="Arial"/>
          <w:lang w:eastAsia="en-US"/>
        </w:rPr>
        <w:t>ter</w:t>
      </w:r>
      <w:r w:rsidR="006B5ABA" w:rsidRPr="006B5ABA">
        <w:rPr>
          <w:rFonts w:cs="Arial"/>
          <w:lang w:eastAsia="en-US"/>
        </w:rPr>
        <w:t xml:space="preserve"> skladiščenje </w:t>
      </w:r>
      <w:r w:rsidR="00116128">
        <w:rPr>
          <w:rFonts w:cs="Arial"/>
          <w:lang w:eastAsia="en-US"/>
        </w:rPr>
        <w:t xml:space="preserve">in </w:t>
      </w:r>
      <w:r w:rsidR="00CF778E">
        <w:rPr>
          <w:rFonts w:cs="Arial"/>
          <w:lang w:eastAsia="en-US"/>
        </w:rPr>
        <w:t>menjav</w:t>
      </w:r>
      <w:r w:rsidR="001E5549">
        <w:rPr>
          <w:rFonts w:cs="Arial"/>
          <w:lang w:eastAsia="en-US"/>
        </w:rPr>
        <w:t>e</w:t>
      </w:r>
      <w:r w:rsidR="00116128">
        <w:rPr>
          <w:rFonts w:cs="Arial"/>
          <w:lang w:eastAsia="en-US"/>
        </w:rPr>
        <w:t xml:space="preserve"> petroleja za ogr</w:t>
      </w:r>
      <w:r w:rsidR="006606D1">
        <w:rPr>
          <w:rFonts w:cs="Arial"/>
          <w:lang w:eastAsia="en-US"/>
        </w:rPr>
        <w:t>e</w:t>
      </w:r>
      <w:r w:rsidR="00116128">
        <w:rPr>
          <w:rFonts w:cs="Arial"/>
          <w:lang w:eastAsia="en-US"/>
        </w:rPr>
        <w:t>vanje.</w:t>
      </w:r>
      <w:r w:rsidR="00D71705" w:rsidRPr="006B5ABA">
        <w:rPr>
          <w:rFonts w:cs="Arial"/>
          <w:lang w:eastAsia="en-US"/>
        </w:rPr>
        <w:t xml:space="preserve"> </w:t>
      </w:r>
    </w:p>
    <w:p w14:paraId="1F1E23F0" w14:textId="77777777" w:rsidR="006B5ABA" w:rsidRDefault="006B5ABA" w:rsidP="00A8093F">
      <w:pPr>
        <w:rPr>
          <w:rFonts w:cs="Arial"/>
          <w:b/>
          <w:sz w:val="24"/>
          <w:szCs w:val="24"/>
        </w:rPr>
      </w:pPr>
    </w:p>
    <w:p w14:paraId="61B89445" w14:textId="6EC0956D" w:rsidR="00872D38" w:rsidRDefault="00572CD3" w:rsidP="00572CD3">
      <w:pPr>
        <w:numPr>
          <w:ilvl w:val="0"/>
          <w:numId w:val="31"/>
        </w:numPr>
        <w:jc w:val="both"/>
        <w:rPr>
          <w:rFonts w:cs="Arial"/>
          <w:i/>
        </w:rPr>
      </w:pPr>
      <w:r>
        <w:rPr>
          <w:rFonts w:cs="Arial"/>
          <w:i/>
        </w:rPr>
        <w:t xml:space="preserve">PRODAJA IN NABAVA </w:t>
      </w:r>
      <w:r w:rsidR="00116128">
        <w:rPr>
          <w:rFonts w:cs="Arial"/>
          <w:i/>
        </w:rPr>
        <w:t>PETROLEJA</w:t>
      </w:r>
      <w:r w:rsidR="001E5549">
        <w:rPr>
          <w:rFonts w:cs="Arial"/>
          <w:i/>
        </w:rPr>
        <w:t xml:space="preserve"> ZA OGREVANJE</w:t>
      </w:r>
    </w:p>
    <w:p w14:paraId="42C9A198" w14:textId="34AC506B" w:rsidR="009701AD" w:rsidRPr="00104288" w:rsidRDefault="006B5ABA" w:rsidP="00104288">
      <w:pPr>
        <w:pStyle w:val="Odstavekseznama1"/>
        <w:numPr>
          <w:ilvl w:val="1"/>
          <w:numId w:val="31"/>
        </w:numPr>
        <w:tabs>
          <w:tab w:val="clear" w:pos="1080"/>
          <w:tab w:val="num" w:pos="720"/>
        </w:tabs>
        <w:autoSpaceDE w:val="0"/>
        <w:autoSpaceDN w:val="0"/>
        <w:adjustRightInd w:val="0"/>
        <w:spacing w:after="0" w:line="240" w:lineRule="auto"/>
        <w:ind w:left="72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104288" w:rsidRPr="00104288">
        <w:rPr>
          <w:rFonts w:ascii="Arial" w:hAnsi="Arial" w:cs="Arial"/>
        </w:rPr>
        <w:t xml:space="preserve">onudnik </w:t>
      </w:r>
      <w:r>
        <w:rPr>
          <w:rFonts w:ascii="Arial" w:hAnsi="Arial" w:cs="Arial"/>
        </w:rPr>
        <w:t xml:space="preserve">mora </w:t>
      </w:r>
      <w:r w:rsidR="00104288" w:rsidRPr="00104288">
        <w:rPr>
          <w:rFonts w:ascii="Arial" w:hAnsi="Arial" w:cs="Arial"/>
        </w:rPr>
        <w:t>predložiti ponudbo za odkup, dobavo</w:t>
      </w:r>
      <w:r w:rsidR="001E5549">
        <w:rPr>
          <w:rFonts w:ascii="Arial" w:hAnsi="Arial" w:cs="Arial"/>
        </w:rPr>
        <w:t>,</w:t>
      </w:r>
      <w:r w:rsidR="00104288" w:rsidRPr="00104288">
        <w:rPr>
          <w:rFonts w:ascii="Arial" w:hAnsi="Arial" w:cs="Arial"/>
        </w:rPr>
        <w:t xml:space="preserve"> skladiščenje </w:t>
      </w:r>
      <w:r w:rsidR="001E5549">
        <w:rPr>
          <w:rFonts w:ascii="Arial" w:hAnsi="Arial" w:cs="Arial"/>
        </w:rPr>
        <w:t xml:space="preserve">in menjave </w:t>
      </w:r>
      <w:proofErr w:type="spellStart"/>
      <w:r w:rsidR="00104288" w:rsidRPr="00104288">
        <w:rPr>
          <w:rFonts w:ascii="Arial" w:hAnsi="Arial" w:cs="Arial"/>
        </w:rPr>
        <w:t>dobavljenenega</w:t>
      </w:r>
      <w:proofErr w:type="spellEnd"/>
      <w:r w:rsidR="00104288" w:rsidRPr="00104288">
        <w:rPr>
          <w:rFonts w:ascii="Arial" w:hAnsi="Arial" w:cs="Arial"/>
        </w:rPr>
        <w:t xml:space="preserve"> </w:t>
      </w:r>
      <w:r w:rsidR="00116128" w:rsidRPr="006606D1">
        <w:rPr>
          <w:rFonts w:ascii="Arial" w:hAnsi="Arial" w:cs="Arial"/>
        </w:rPr>
        <w:t>petroleja za ogrevanje</w:t>
      </w:r>
      <w:r w:rsidR="00BE0B4F">
        <w:rPr>
          <w:rFonts w:ascii="Arial" w:hAnsi="Arial" w:cs="Arial"/>
        </w:rPr>
        <w:t>,</w:t>
      </w:r>
    </w:p>
    <w:p w14:paraId="3B69FC29" w14:textId="1929E17F" w:rsidR="00104288" w:rsidRPr="00857E39" w:rsidRDefault="00104288" w:rsidP="00104288">
      <w:pPr>
        <w:pStyle w:val="Odstavekseznama1"/>
        <w:numPr>
          <w:ilvl w:val="1"/>
          <w:numId w:val="31"/>
        </w:numPr>
        <w:tabs>
          <w:tab w:val="clear" w:pos="1080"/>
          <w:tab w:val="num" w:pos="720"/>
        </w:tabs>
        <w:autoSpaceDE w:val="0"/>
        <w:autoSpaceDN w:val="0"/>
        <w:adjustRightInd w:val="0"/>
        <w:spacing w:after="0" w:line="240" w:lineRule="auto"/>
        <w:ind w:left="720"/>
        <w:contextualSpacing w:val="0"/>
        <w:jc w:val="both"/>
        <w:rPr>
          <w:rFonts w:ascii="Arial" w:hAnsi="Arial" w:cs="Arial"/>
        </w:rPr>
      </w:pPr>
      <w:r w:rsidRPr="00857E39">
        <w:rPr>
          <w:rFonts w:ascii="Arial" w:hAnsi="Arial" w:cs="Arial"/>
        </w:rPr>
        <w:t>ponudba mora glasiti na celotno razpisano količino; količin</w:t>
      </w:r>
      <w:r w:rsidR="006B5ABA" w:rsidRPr="00857E39">
        <w:rPr>
          <w:rFonts w:ascii="Arial" w:hAnsi="Arial" w:cs="Arial"/>
        </w:rPr>
        <w:t>e</w:t>
      </w:r>
      <w:r w:rsidRPr="00857E39">
        <w:rPr>
          <w:rFonts w:ascii="Arial" w:hAnsi="Arial" w:cs="Arial"/>
        </w:rPr>
        <w:t xml:space="preserve"> za prodajo, odkup</w:t>
      </w:r>
      <w:r w:rsidR="001E5549">
        <w:rPr>
          <w:rFonts w:ascii="Arial" w:hAnsi="Arial" w:cs="Arial"/>
        </w:rPr>
        <w:t>,</w:t>
      </w:r>
      <w:r w:rsidRPr="00857E39">
        <w:rPr>
          <w:rFonts w:ascii="Arial" w:hAnsi="Arial" w:cs="Arial"/>
        </w:rPr>
        <w:t xml:space="preserve"> skladiščenje </w:t>
      </w:r>
      <w:r w:rsidR="001E5549">
        <w:rPr>
          <w:rFonts w:ascii="Arial" w:hAnsi="Arial" w:cs="Arial"/>
        </w:rPr>
        <w:t xml:space="preserve">in menjave </w:t>
      </w:r>
      <w:r w:rsidRPr="00857E39">
        <w:rPr>
          <w:rFonts w:ascii="Arial" w:hAnsi="Arial" w:cs="Arial"/>
        </w:rPr>
        <w:t>so enake</w:t>
      </w:r>
      <w:r w:rsidR="00217DE8" w:rsidRPr="00857E39">
        <w:rPr>
          <w:rFonts w:ascii="Arial" w:hAnsi="Arial" w:cs="Arial"/>
        </w:rPr>
        <w:t>,</w:t>
      </w:r>
    </w:p>
    <w:p w14:paraId="4C2ABC49" w14:textId="41E00CFC" w:rsidR="00551138" w:rsidRPr="00857E39" w:rsidRDefault="00104288" w:rsidP="00551138">
      <w:pPr>
        <w:pStyle w:val="Odstavekseznama1"/>
        <w:numPr>
          <w:ilvl w:val="1"/>
          <w:numId w:val="31"/>
        </w:numPr>
        <w:tabs>
          <w:tab w:val="clear" w:pos="1080"/>
          <w:tab w:val="num" w:pos="720"/>
        </w:tabs>
        <w:autoSpaceDE w:val="0"/>
        <w:autoSpaceDN w:val="0"/>
        <w:adjustRightInd w:val="0"/>
        <w:spacing w:after="0" w:line="240" w:lineRule="auto"/>
        <w:ind w:left="720"/>
        <w:contextualSpacing w:val="0"/>
        <w:jc w:val="both"/>
        <w:rPr>
          <w:rFonts w:ascii="Arial" w:hAnsi="Arial" w:cs="Arial"/>
        </w:rPr>
      </w:pPr>
      <w:r w:rsidRPr="00857E39">
        <w:rPr>
          <w:rFonts w:ascii="Arial" w:hAnsi="Arial" w:cs="Arial"/>
        </w:rPr>
        <w:t>ponudnik se zavezuje, da bo dobavljen</w:t>
      </w:r>
      <w:r w:rsidR="001E5549">
        <w:rPr>
          <w:rFonts w:ascii="Arial" w:hAnsi="Arial" w:cs="Arial"/>
        </w:rPr>
        <w:t xml:space="preserve"> petrolej za ogrevanje</w:t>
      </w:r>
      <w:r w:rsidRPr="00857E39">
        <w:rPr>
          <w:rFonts w:ascii="Arial" w:hAnsi="Arial" w:cs="Arial"/>
        </w:rPr>
        <w:t xml:space="preserve"> ustrezal zahtevam iz </w:t>
      </w:r>
      <w:r w:rsidR="001E5549">
        <w:rPr>
          <w:rFonts w:ascii="Arial" w:hAnsi="Arial" w:cs="Arial"/>
        </w:rPr>
        <w:t>ponudbe</w:t>
      </w:r>
      <w:r w:rsidR="0092583F" w:rsidRPr="00857E39">
        <w:rPr>
          <w:rFonts w:ascii="Arial" w:hAnsi="Arial" w:cs="Arial"/>
        </w:rPr>
        <w:t>.</w:t>
      </w:r>
    </w:p>
    <w:p w14:paraId="4997B75B" w14:textId="77777777" w:rsidR="00634EBA" w:rsidRPr="00572CD3" w:rsidRDefault="00634EBA" w:rsidP="00572CD3">
      <w:pPr>
        <w:rPr>
          <w:rFonts w:cs="Arial"/>
        </w:rPr>
      </w:pPr>
    </w:p>
    <w:p w14:paraId="4932FE39" w14:textId="256972EB" w:rsidR="00872D38" w:rsidRDefault="00872D38" w:rsidP="00634EBA">
      <w:pPr>
        <w:numPr>
          <w:ilvl w:val="0"/>
          <w:numId w:val="31"/>
        </w:numPr>
        <w:jc w:val="both"/>
        <w:rPr>
          <w:rFonts w:cs="Arial"/>
          <w:i/>
        </w:rPr>
      </w:pPr>
      <w:r w:rsidRPr="00634EBA">
        <w:rPr>
          <w:rFonts w:cs="Arial"/>
          <w:i/>
        </w:rPr>
        <w:t>D</w:t>
      </w:r>
      <w:r w:rsidR="00634EBA">
        <w:rPr>
          <w:rFonts w:cs="Arial"/>
          <w:i/>
        </w:rPr>
        <w:t xml:space="preserve">ODATNE ZAHTEVE NAROČNIKA GLEDE </w:t>
      </w:r>
      <w:r w:rsidR="00116128">
        <w:rPr>
          <w:rFonts w:cs="Arial"/>
          <w:i/>
        </w:rPr>
        <w:t>PETROLEJA</w:t>
      </w:r>
      <w:r w:rsidR="001E5549">
        <w:rPr>
          <w:rFonts w:cs="Arial"/>
          <w:i/>
        </w:rPr>
        <w:t xml:space="preserve"> ZA OGREVANJE</w:t>
      </w:r>
    </w:p>
    <w:p w14:paraId="7DF72017" w14:textId="00ED5DCD" w:rsidR="00872D38" w:rsidRDefault="00116128" w:rsidP="00976A55">
      <w:pPr>
        <w:pStyle w:val="Odstavekseznama1"/>
        <w:numPr>
          <w:ilvl w:val="1"/>
          <w:numId w:val="31"/>
        </w:numPr>
        <w:tabs>
          <w:tab w:val="clear" w:pos="1080"/>
          <w:tab w:val="num" w:pos="720"/>
        </w:tabs>
        <w:autoSpaceDE w:val="0"/>
        <w:autoSpaceDN w:val="0"/>
        <w:adjustRightInd w:val="0"/>
        <w:spacing w:after="0" w:line="240" w:lineRule="auto"/>
        <w:ind w:left="72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petrolej za ogr</w:t>
      </w:r>
      <w:r w:rsidR="008046CA">
        <w:rPr>
          <w:rFonts w:ascii="Arial" w:hAnsi="Arial" w:cs="Arial"/>
        </w:rPr>
        <w:t>e</w:t>
      </w:r>
      <w:r>
        <w:rPr>
          <w:rFonts w:ascii="Arial" w:hAnsi="Arial" w:cs="Arial"/>
        </w:rPr>
        <w:t>vanje</w:t>
      </w:r>
      <w:r w:rsidR="00872D38" w:rsidRPr="004E56E3">
        <w:rPr>
          <w:rFonts w:ascii="Arial" w:hAnsi="Arial" w:cs="Arial"/>
        </w:rPr>
        <w:t xml:space="preserve"> mora biti pakiran v embalažo, ki je običajna za </w:t>
      </w:r>
      <w:r>
        <w:rPr>
          <w:rFonts w:ascii="Arial" w:hAnsi="Arial" w:cs="Arial"/>
        </w:rPr>
        <w:t>to blago</w:t>
      </w:r>
      <w:r w:rsidR="00BE0B4F">
        <w:rPr>
          <w:rFonts w:ascii="Arial" w:hAnsi="Arial" w:cs="Arial"/>
        </w:rPr>
        <w:t>.</w:t>
      </w:r>
      <w:r w:rsidR="00872D38" w:rsidRPr="004E56E3">
        <w:rPr>
          <w:rFonts w:ascii="Arial" w:hAnsi="Arial" w:cs="Arial"/>
        </w:rPr>
        <w:t xml:space="preserve"> </w:t>
      </w:r>
      <w:r w:rsidR="00BE0B4F">
        <w:rPr>
          <w:rFonts w:ascii="Arial" w:hAnsi="Arial" w:cs="Arial"/>
        </w:rPr>
        <w:t>P</w:t>
      </w:r>
      <w:r w:rsidR="00872D38" w:rsidRPr="004E56E3">
        <w:rPr>
          <w:rFonts w:ascii="Arial" w:hAnsi="Arial" w:cs="Arial"/>
        </w:rPr>
        <w:t xml:space="preserve">onudnik </w:t>
      </w:r>
      <w:r w:rsidR="00BE0B4F" w:rsidRPr="004E56E3">
        <w:rPr>
          <w:rFonts w:ascii="Arial" w:hAnsi="Arial" w:cs="Arial"/>
        </w:rPr>
        <w:t xml:space="preserve">mora </w:t>
      </w:r>
      <w:r w:rsidR="00872D38">
        <w:rPr>
          <w:rFonts w:ascii="Arial" w:hAnsi="Arial" w:cs="Arial"/>
        </w:rPr>
        <w:t xml:space="preserve">v predračunu </w:t>
      </w:r>
      <w:r w:rsidR="00872D38" w:rsidRPr="004E56E3">
        <w:rPr>
          <w:rFonts w:ascii="Arial" w:hAnsi="Arial" w:cs="Arial"/>
        </w:rPr>
        <w:t xml:space="preserve">navesti, v kakšni embalaži bo </w:t>
      </w:r>
      <w:r>
        <w:rPr>
          <w:rFonts w:ascii="Arial" w:hAnsi="Arial" w:cs="Arial"/>
        </w:rPr>
        <w:t>blago</w:t>
      </w:r>
      <w:r w:rsidR="00872D38" w:rsidRPr="004E56E3">
        <w:rPr>
          <w:rFonts w:ascii="Arial" w:hAnsi="Arial" w:cs="Arial"/>
        </w:rPr>
        <w:t xml:space="preserve"> predano naročniku</w:t>
      </w:r>
      <w:r w:rsidR="00BE0B4F">
        <w:rPr>
          <w:rFonts w:ascii="Arial" w:hAnsi="Arial" w:cs="Arial"/>
        </w:rPr>
        <w:t>,</w:t>
      </w:r>
      <w:r w:rsidR="00791895">
        <w:rPr>
          <w:rFonts w:ascii="Arial" w:hAnsi="Arial" w:cs="Arial"/>
        </w:rPr>
        <w:t xml:space="preserve"> pri tem da posamezna embalažna enota ne sme presegati </w:t>
      </w:r>
      <w:r>
        <w:rPr>
          <w:rFonts w:ascii="Arial" w:hAnsi="Arial" w:cs="Arial"/>
        </w:rPr>
        <w:t>30</w:t>
      </w:r>
      <w:r w:rsidR="00791895">
        <w:rPr>
          <w:rFonts w:ascii="Arial" w:hAnsi="Arial" w:cs="Arial"/>
        </w:rPr>
        <w:t xml:space="preserve"> litrov,</w:t>
      </w:r>
    </w:p>
    <w:p w14:paraId="7435EC85" w14:textId="77777777" w:rsidR="00634EBA" w:rsidRPr="004E56E3" w:rsidRDefault="00634EBA" w:rsidP="00116128">
      <w:pPr>
        <w:pStyle w:val="Odstavekseznama1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Arial" w:hAnsi="Arial" w:cs="Arial"/>
        </w:rPr>
      </w:pPr>
    </w:p>
    <w:p w14:paraId="1C001A7E" w14:textId="02E329A1" w:rsidR="00872D38" w:rsidRDefault="00872D38" w:rsidP="00976A55">
      <w:pPr>
        <w:pStyle w:val="Odstavekseznama1"/>
        <w:numPr>
          <w:ilvl w:val="1"/>
          <w:numId w:val="31"/>
        </w:numPr>
        <w:tabs>
          <w:tab w:val="clear" w:pos="1080"/>
          <w:tab w:val="num" w:pos="720"/>
        </w:tabs>
        <w:autoSpaceDE w:val="0"/>
        <w:autoSpaceDN w:val="0"/>
        <w:adjustRightInd w:val="0"/>
        <w:spacing w:after="0" w:line="240" w:lineRule="auto"/>
        <w:ind w:left="720"/>
        <w:contextualSpacing w:val="0"/>
        <w:jc w:val="both"/>
        <w:rPr>
          <w:rFonts w:ascii="Arial" w:hAnsi="Arial" w:cs="Arial"/>
        </w:rPr>
      </w:pPr>
      <w:r w:rsidRPr="004E56E3">
        <w:rPr>
          <w:rFonts w:ascii="Arial" w:hAnsi="Arial" w:cs="Arial"/>
        </w:rPr>
        <w:t xml:space="preserve">ponudnik ponudi </w:t>
      </w:r>
      <w:r w:rsidR="00116128">
        <w:rPr>
          <w:rFonts w:ascii="Arial" w:hAnsi="Arial" w:cs="Arial"/>
        </w:rPr>
        <w:t>petrolej za ogrevanje</w:t>
      </w:r>
      <w:r w:rsidRPr="004E56E3">
        <w:rPr>
          <w:rFonts w:ascii="Arial" w:hAnsi="Arial" w:cs="Arial"/>
        </w:rPr>
        <w:t xml:space="preserve">, ki ustreza zahtevam naročnika in </w:t>
      </w:r>
      <w:r w:rsidR="00857E39">
        <w:rPr>
          <w:rFonts w:ascii="Arial" w:hAnsi="Arial" w:cs="Arial"/>
        </w:rPr>
        <w:t>je</w:t>
      </w:r>
      <w:r w:rsidRPr="004E56E3">
        <w:rPr>
          <w:rFonts w:ascii="Arial" w:hAnsi="Arial" w:cs="Arial"/>
        </w:rPr>
        <w:t xml:space="preserve"> primer</w:t>
      </w:r>
      <w:r w:rsidR="00857E39">
        <w:rPr>
          <w:rFonts w:ascii="Arial" w:hAnsi="Arial" w:cs="Arial"/>
        </w:rPr>
        <w:t>e</w:t>
      </w:r>
      <w:r w:rsidRPr="004E56E3">
        <w:rPr>
          <w:rFonts w:ascii="Arial" w:hAnsi="Arial" w:cs="Arial"/>
        </w:rPr>
        <w:t>n za prodajo in porabo v Republiki Sloveniji</w:t>
      </w:r>
      <w:r w:rsidR="00634EBA">
        <w:rPr>
          <w:rFonts w:ascii="Arial" w:hAnsi="Arial" w:cs="Arial"/>
        </w:rPr>
        <w:t>,</w:t>
      </w:r>
    </w:p>
    <w:p w14:paraId="526A711C" w14:textId="77777777" w:rsidR="00634EBA" w:rsidRPr="004E56E3" w:rsidRDefault="00634EBA" w:rsidP="00976A55">
      <w:pPr>
        <w:pStyle w:val="Odstavekseznama1"/>
        <w:autoSpaceDE w:val="0"/>
        <w:autoSpaceDN w:val="0"/>
        <w:adjustRightInd w:val="0"/>
        <w:spacing w:after="0" w:line="240" w:lineRule="auto"/>
        <w:ind w:left="-360"/>
        <w:contextualSpacing w:val="0"/>
        <w:jc w:val="both"/>
        <w:rPr>
          <w:rFonts w:ascii="Arial" w:hAnsi="Arial" w:cs="Arial"/>
        </w:rPr>
      </w:pPr>
    </w:p>
    <w:p w14:paraId="56C7B607" w14:textId="025EB0A2" w:rsidR="00BE0B4F" w:rsidRDefault="00872D38" w:rsidP="009D413B">
      <w:pPr>
        <w:pStyle w:val="Odstavekseznama1"/>
        <w:numPr>
          <w:ilvl w:val="1"/>
          <w:numId w:val="31"/>
        </w:numPr>
        <w:tabs>
          <w:tab w:val="clear" w:pos="1080"/>
          <w:tab w:val="num" w:pos="720"/>
        </w:tabs>
        <w:autoSpaceDE w:val="0"/>
        <w:autoSpaceDN w:val="0"/>
        <w:adjustRightInd w:val="0"/>
        <w:spacing w:after="0" w:line="240" w:lineRule="auto"/>
        <w:ind w:left="720"/>
        <w:contextualSpacing w:val="0"/>
        <w:jc w:val="both"/>
        <w:rPr>
          <w:rFonts w:ascii="Arial" w:hAnsi="Arial" w:cs="Arial"/>
        </w:rPr>
      </w:pPr>
      <w:r w:rsidRPr="00BE0B4F">
        <w:rPr>
          <w:rFonts w:ascii="Arial" w:hAnsi="Arial" w:cs="Arial"/>
        </w:rPr>
        <w:t>ponudnik dostavi naročniku tehnične in varnostne liste za ponujeno blago</w:t>
      </w:r>
      <w:r w:rsidR="006606D1">
        <w:rPr>
          <w:rFonts w:ascii="Arial" w:hAnsi="Arial" w:cs="Arial"/>
        </w:rPr>
        <w:t xml:space="preserve"> v skladu z </w:t>
      </w:r>
      <w:r w:rsidR="006606D1" w:rsidRPr="006606D1">
        <w:rPr>
          <w:rFonts w:ascii="Arial" w:hAnsi="Arial" w:cs="Arial"/>
        </w:rPr>
        <w:t>OBR-2.17a Osnutek pogodbe o nakupu in prodaji</w:t>
      </w:r>
      <w:r w:rsidR="006606D1">
        <w:rPr>
          <w:rFonts w:ascii="Arial" w:hAnsi="Arial" w:cs="Arial"/>
        </w:rPr>
        <w:t xml:space="preserve"> petroleja za ogrevanje</w:t>
      </w:r>
      <w:r w:rsidR="00BE0B4F">
        <w:rPr>
          <w:rFonts w:ascii="Arial" w:hAnsi="Arial" w:cs="Arial"/>
        </w:rPr>
        <w:t>,</w:t>
      </w:r>
    </w:p>
    <w:p w14:paraId="6EA378F9" w14:textId="77777777" w:rsidR="00BE0B4F" w:rsidRDefault="00BE0B4F" w:rsidP="00BE0B4F">
      <w:pPr>
        <w:pStyle w:val="Odstavekseznama"/>
        <w:rPr>
          <w:rFonts w:ascii="Arial" w:hAnsi="Arial" w:cs="Arial"/>
        </w:rPr>
      </w:pPr>
    </w:p>
    <w:p w14:paraId="6D79D03E" w14:textId="7F143F3E" w:rsidR="00BE0B4F" w:rsidRPr="00BE0B4F" w:rsidRDefault="00BE0B4F" w:rsidP="00BE0B4F">
      <w:pPr>
        <w:pStyle w:val="Odstavekseznama1"/>
        <w:numPr>
          <w:ilvl w:val="1"/>
          <w:numId w:val="31"/>
        </w:numPr>
        <w:tabs>
          <w:tab w:val="clear" w:pos="1080"/>
          <w:tab w:val="num" w:pos="720"/>
        </w:tabs>
        <w:autoSpaceDE w:val="0"/>
        <w:autoSpaceDN w:val="0"/>
        <w:adjustRightInd w:val="0"/>
        <w:spacing w:after="0" w:line="240" w:lineRule="auto"/>
        <w:ind w:left="72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BE0B4F">
        <w:rPr>
          <w:rFonts w:ascii="Arial" w:hAnsi="Arial" w:cs="Arial"/>
        </w:rPr>
        <w:t>onudnik se obvezuje, da bo na poziv naročnika dodatno pojasnil lastnosti in navedbe za ponujen</w:t>
      </w:r>
      <w:r w:rsidR="00116128">
        <w:rPr>
          <w:rFonts w:ascii="Arial" w:hAnsi="Arial" w:cs="Arial"/>
        </w:rPr>
        <w:t>o blago</w:t>
      </w:r>
      <w:r w:rsidRPr="00BE0B4F">
        <w:rPr>
          <w:rFonts w:ascii="Arial" w:hAnsi="Arial" w:cs="Arial"/>
        </w:rPr>
        <w:t>.</w:t>
      </w:r>
    </w:p>
    <w:p w14:paraId="62FC2CEF" w14:textId="77777777" w:rsidR="00797062" w:rsidRPr="004E56E3" w:rsidRDefault="00797062" w:rsidP="00976A55">
      <w:pPr>
        <w:pStyle w:val="Telobesedila"/>
        <w:tabs>
          <w:tab w:val="num" w:pos="0"/>
        </w:tabs>
        <w:rPr>
          <w:rFonts w:cs="Arial"/>
          <w:szCs w:val="22"/>
        </w:rPr>
      </w:pPr>
    </w:p>
    <w:p w14:paraId="34104566" w14:textId="398A15A7" w:rsidR="00872D38" w:rsidRPr="00572CD3" w:rsidRDefault="00872D38" w:rsidP="00572CD3">
      <w:pPr>
        <w:numPr>
          <w:ilvl w:val="0"/>
          <w:numId w:val="31"/>
        </w:numPr>
        <w:jc w:val="both"/>
        <w:rPr>
          <w:rFonts w:cs="Arial"/>
          <w:i/>
        </w:rPr>
      </w:pPr>
      <w:r w:rsidRPr="00572CD3">
        <w:rPr>
          <w:rFonts w:cs="Arial"/>
          <w:i/>
        </w:rPr>
        <w:t>IZVEDBA SKLADIŠČENJA</w:t>
      </w:r>
      <w:r w:rsidR="00634EBA">
        <w:rPr>
          <w:rFonts w:cs="Arial"/>
          <w:i/>
        </w:rPr>
        <w:t xml:space="preserve"> IN</w:t>
      </w:r>
      <w:r w:rsidRPr="00572CD3">
        <w:rPr>
          <w:rFonts w:cs="Arial"/>
          <w:i/>
        </w:rPr>
        <w:t xml:space="preserve"> TEHNIČNA DOKUMENTACIJA</w:t>
      </w:r>
    </w:p>
    <w:p w14:paraId="0505ED27" w14:textId="542B436B" w:rsidR="00551138" w:rsidRDefault="001E5549" w:rsidP="001E5549">
      <w:pPr>
        <w:pStyle w:val="Telobesedila"/>
        <w:numPr>
          <w:ilvl w:val="1"/>
          <w:numId w:val="31"/>
        </w:numPr>
        <w:tabs>
          <w:tab w:val="clear" w:pos="1080"/>
        </w:tabs>
        <w:ind w:left="709"/>
        <w:rPr>
          <w:rFonts w:cs="Arial"/>
          <w:szCs w:val="22"/>
        </w:rPr>
      </w:pPr>
      <w:bookmarkStart w:id="0" w:name="_Hlk141361373"/>
      <w:r>
        <w:rPr>
          <w:rFonts w:cs="Arial"/>
          <w:szCs w:val="22"/>
        </w:rPr>
        <w:t>p</w:t>
      </w:r>
      <w:r w:rsidR="006606D1">
        <w:rPr>
          <w:rFonts w:cs="Arial"/>
          <w:szCs w:val="22"/>
        </w:rPr>
        <w:t>onudnik lahko za skladiščenje predmetnega blaga ponudi dve različni lokaciji</w:t>
      </w:r>
      <w:r w:rsidR="00551138">
        <w:rPr>
          <w:rFonts w:cs="Arial"/>
          <w:szCs w:val="22"/>
        </w:rPr>
        <w:t>.</w:t>
      </w:r>
    </w:p>
    <w:bookmarkEnd w:id="0"/>
    <w:p w14:paraId="19715A73" w14:textId="77777777" w:rsidR="00551138" w:rsidRDefault="00551138" w:rsidP="00F46A92">
      <w:pPr>
        <w:pStyle w:val="Telobesedila"/>
        <w:tabs>
          <w:tab w:val="num" w:pos="0"/>
        </w:tabs>
        <w:ind w:left="360"/>
        <w:rPr>
          <w:rFonts w:cs="Arial"/>
          <w:szCs w:val="22"/>
        </w:rPr>
      </w:pPr>
    </w:p>
    <w:p w14:paraId="08D4F6BF" w14:textId="45A5DE7E" w:rsidR="001E5549" w:rsidRDefault="001E5549" w:rsidP="001E5549">
      <w:pPr>
        <w:pStyle w:val="Telobesedila"/>
        <w:numPr>
          <w:ilvl w:val="1"/>
          <w:numId w:val="31"/>
        </w:numPr>
        <w:tabs>
          <w:tab w:val="clear" w:pos="1080"/>
          <w:tab w:val="num" w:pos="720"/>
        </w:tabs>
        <w:ind w:left="709"/>
        <w:rPr>
          <w:rFonts w:cs="Arial"/>
          <w:szCs w:val="22"/>
        </w:rPr>
      </w:pPr>
      <w:r>
        <w:rPr>
          <w:rFonts w:cs="Arial"/>
          <w:szCs w:val="22"/>
        </w:rPr>
        <w:t>p</w:t>
      </w:r>
      <w:bookmarkStart w:id="1" w:name="_GoBack"/>
      <w:bookmarkEnd w:id="1"/>
      <w:r w:rsidR="00872D38" w:rsidRPr="004E56E3">
        <w:rPr>
          <w:rFonts w:cs="Arial"/>
          <w:szCs w:val="22"/>
        </w:rPr>
        <w:t xml:space="preserve">onudnik mora zagotoviti naročniku vso potrebno dokumentacijo in storitve, da bo lahko nemoteno skladiščil </w:t>
      </w:r>
      <w:r w:rsidR="00857E39">
        <w:rPr>
          <w:rFonts w:cs="Arial"/>
          <w:szCs w:val="22"/>
        </w:rPr>
        <w:t>petrolej za ogrevanje</w:t>
      </w:r>
      <w:r w:rsidR="00872D38" w:rsidRPr="004E56E3">
        <w:rPr>
          <w:rFonts w:cs="Arial"/>
          <w:szCs w:val="22"/>
        </w:rPr>
        <w:t xml:space="preserve"> v skladišču ponudnika</w:t>
      </w:r>
      <w:r w:rsidR="00DD2BB4">
        <w:rPr>
          <w:rFonts w:cs="Arial"/>
          <w:szCs w:val="22"/>
        </w:rPr>
        <w:t xml:space="preserve"> </w:t>
      </w:r>
    </w:p>
    <w:p w14:paraId="6D0AA83E" w14:textId="77777777" w:rsidR="001E5549" w:rsidRDefault="001E5549" w:rsidP="001E5549">
      <w:pPr>
        <w:pStyle w:val="Odstavekseznama"/>
        <w:rPr>
          <w:rFonts w:cs="Arial"/>
        </w:rPr>
      </w:pPr>
    </w:p>
    <w:p w14:paraId="3CFF82A3" w14:textId="5D6A2FD7" w:rsidR="001E5549" w:rsidRDefault="001E5549" w:rsidP="001E5549">
      <w:pPr>
        <w:pStyle w:val="Telobesedila"/>
        <w:numPr>
          <w:ilvl w:val="1"/>
          <w:numId w:val="31"/>
        </w:numPr>
        <w:tabs>
          <w:tab w:val="clear" w:pos="1080"/>
          <w:tab w:val="num" w:pos="720"/>
        </w:tabs>
        <w:ind w:left="709"/>
        <w:rPr>
          <w:rFonts w:cs="Arial"/>
          <w:szCs w:val="22"/>
        </w:rPr>
      </w:pPr>
      <w:r>
        <w:rPr>
          <w:rFonts w:cs="Arial"/>
          <w:szCs w:val="22"/>
        </w:rPr>
        <w:t>p</w:t>
      </w:r>
      <w:r w:rsidR="00DD2BB4" w:rsidRPr="00DD2BB4">
        <w:rPr>
          <w:rFonts w:cs="Arial"/>
          <w:szCs w:val="22"/>
        </w:rPr>
        <w:t xml:space="preserve">onudnik </w:t>
      </w:r>
      <w:r>
        <w:rPr>
          <w:rFonts w:cs="Arial"/>
          <w:szCs w:val="22"/>
        </w:rPr>
        <w:t xml:space="preserve">ob vsaki menjavi blaga </w:t>
      </w:r>
      <w:r w:rsidR="00DD2BB4" w:rsidRPr="00DD2BB4">
        <w:rPr>
          <w:rFonts w:cs="Arial"/>
          <w:szCs w:val="22"/>
        </w:rPr>
        <w:t>dostavi naročniku tehnične in varnostne liste za ponujeno blago</w:t>
      </w:r>
    </w:p>
    <w:p w14:paraId="31438E18" w14:textId="77777777" w:rsidR="001E5549" w:rsidRDefault="001E5549" w:rsidP="001E5549">
      <w:pPr>
        <w:pStyle w:val="Odstavekseznama"/>
        <w:rPr>
          <w:rFonts w:cs="Arial"/>
        </w:rPr>
      </w:pPr>
    </w:p>
    <w:p w14:paraId="78CCEF7D" w14:textId="5489A4F9" w:rsidR="00DD2BB4" w:rsidRPr="00DD2BB4" w:rsidRDefault="001E5549" w:rsidP="001E5549">
      <w:pPr>
        <w:pStyle w:val="Telobesedila"/>
        <w:numPr>
          <w:ilvl w:val="1"/>
          <w:numId w:val="31"/>
        </w:numPr>
        <w:tabs>
          <w:tab w:val="clear" w:pos="1080"/>
          <w:tab w:val="num" w:pos="720"/>
        </w:tabs>
        <w:ind w:left="709"/>
        <w:rPr>
          <w:rFonts w:cs="Arial"/>
          <w:szCs w:val="22"/>
        </w:rPr>
      </w:pPr>
      <w:r>
        <w:rPr>
          <w:rFonts w:cs="Arial"/>
          <w:szCs w:val="22"/>
        </w:rPr>
        <w:t xml:space="preserve">ponudnik posreduje </w:t>
      </w:r>
      <w:r w:rsidR="00217DE8">
        <w:rPr>
          <w:rFonts w:cs="Arial"/>
          <w:szCs w:val="22"/>
        </w:rPr>
        <w:t xml:space="preserve">podatke o skladišču v skladu z </w:t>
      </w:r>
      <w:r w:rsidR="00217DE8" w:rsidRPr="00797062">
        <w:rPr>
          <w:rFonts w:cs="Arial"/>
        </w:rPr>
        <w:t>OBR-2.17</w:t>
      </w:r>
      <w:r w:rsidR="006606D1">
        <w:rPr>
          <w:rFonts w:cs="Arial"/>
        </w:rPr>
        <w:t>a</w:t>
      </w:r>
      <w:r w:rsidR="00217DE8" w:rsidRPr="00797062">
        <w:rPr>
          <w:rFonts w:cs="Arial"/>
        </w:rPr>
        <w:t xml:space="preserve"> Osnutek pogodbe o skladiščenju </w:t>
      </w:r>
      <w:r w:rsidR="006606D1">
        <w:rPr>
          <w:rFonts w:cs="Arial"/>
        </w:rPr>
        <w:t>in menjav</w:t>
      </w:r>
      <w:r>
        <w:rPr>
          <w:rFonts w:cs="Arial"/>
        </w:rPr>
        <w:t>ah</w:t>
      </w:r>
      <w:r w:rsidR="006606D1">
        <w:rPr>
          <w:rFonts w:cs="Arial"/>
        </w:rPr>
        <w:t xml:space="preserve"> petroleja za ogrevanje</w:t>
      </w:r>
      <w:r w:rsidR="00DD2BB4" w:rsidRPr="00DD2BB4">
        <w:rPr>
          <w:rFonts w:cs="Arial"/>
          <w:szCs w:val="22"/>
        </w:rPr>
        <w:t>.</w:t>
      </w:r>
    </w:p>
    <w:p w14:paraId="0469BC45" w14:textId="77777777" w:rsidR="00572CD3" w:rsidRPr="004E56E3" w:rsidRDefault="00572CD3" w:rsidP="00F46A92">
      <w:pPr>
        <w:pStyle w:val="Telobesedila"/>
        <w:tabs>
          <w:tab w:val="num" w:pos="0"/>
        </w:tabs>
        <w:ind w:left="360"/>
        <w:rPr>
          <w:rFonts w:cs="Arial"/>
          <w:szCs w:val="22"/>
        </w:rPr>
      </w:pPr>
    </w:p>
    <w:p w14:paraId="5AECC9DD" w14:textId="75CD7B4D" w:rsidR="00EB6BDA" w:rsidRDefault="00EB6BDA" w:rsidP="00EB6BDA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9090AB0" w14:textId="0A640068" w:rsidR="00EB6BDA" w:rsidRDefault="00EB6BDA" w:rsidP="00EB6BDA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0F62660" w14:textId="77777777" w:rsidR="00F85939" w:rsidRDefault="00F85939" w:rsidP="002F777E">
      <w:pPr>
        <w:jc w:val="both"/>
        <w:rPr>
          <w:rFonts w:cs="Arial"/>
          <w:i/>
        </w:rPr>
      </w:pPr>
    </w:p>
    <w:p w14:paraId="4F8AB903" w14:textId="5572676A" w:rsidR="008342BE" w:rsidRPr="002F777E" w:rsidRDefault="002F777E" w:rsidP="002F777E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ponudbe, s katero se prijavljamo na razpis za izvedbo javnega naročila.</w:t>
      </w:r>
      <w:r w:rsidR="009A32EE">
        <w:rPr>
          <w:rFonts w:cs="Arial"/>
          <w:i/>
        </w:rPr>
        <w:t xml:space="preserve"> Obrazec je tudi sestavni del pogodbe.</w:t>
      </w:r>
    </w:p>
    <w:sectPr w:rsidR="008342BE" w:rsidRPr="002F777E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14F723" w14:textId="77777777" w:rsidR="00F877B7" w:rsidRDefault="00F877B7">
      <w:r>
        <w:separator/>
      </w:r>
    </w:p>
  </w:endnote>
  <w:endnote w:type="continuationSeparator" w:id="0">
    <w:p w14:paraId="339D5CB6" w14:textId="77777777" w:rsidR="00F877B7" w:rsidRDefault="00F877B7">
      <w:r>
        <w:continuationSeparator/>
      </w:r>
    </w:p>
  </w:endnote>
  <w:endnote w:type="continuationNotice" w:id="1">
    <w:p w14:paraId="42AA60C4" w14:textId="77777777" w:rsidR="00F877B7" w:rsidRDefault="00F877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5FB18" w14:textId="1078BA9C" w:rsidR="00D6450F" w:rsidRPr="00E53BFB" w:rsidRDefault="00D6450F" w:rsidP="00001218">
    <w:pPr>
      <w:pStyle w:val="Noga"/>
      <w:pBdr>
        <w:top w:val="single" w:sz="4" w:space="1" w:color="auto"/>
      </w:pBdr>
      <w:rPr>
        <w:rFonts w:cs="Arial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PAGE </w:instrText>
    </w:r>
    <w:r w:rsidRPr="00E53BFB">
      <w:rPr>
        <w:rStyle w:val="tevilkastrani"/>
      </w:rPr>
      <w:fldChar w:fldCharType="separate"/>
    </w:r>
    <w:r w:rsidR="00D71705">
      <w:rPr>
        <w:rStyle w:val="tevilkastrani"/>
        <w:noProof/>
      </w:rPr>
      <w:t>2</w:t>
    </w:r>
    <w:r w:rsidRPr="00E53BFB">
      <w:rPr>
        <w:rStyle w:val="tevilkastrani"/>
      </w:rPr>
      <w:fldChar w:fldCharType="end"/>
    </w:r>
    <w:r w:rsidRPr="00E53BFB">
      <w:rPr>
        <w:rStyle w:val="tevilkastrani"/>
      </w:rPr>
      <w:t xml:space="preserve"> / </w:t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NUMPAGES </w:instrText>
    </w:r>
    <w:r w:rsidRPr="00E53BFB">
      <w:rPr>
        <w:rStyle w:val="tevilkastrani"/>
      </w:rPr>
      <w:fldChar w:fldCharType="separate"/>
    </w:r>
    <w:r w:rsidR="00D71705">
      <w:rPr>
        <w:rStyle w:val="tevilkastrani"/>
        <w:noProof/>
      </w:rPr>
      <w:t>2</w:t>
    </w:r>
    <w:r w:rsidRPr="00E53BFB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D6450F" w:rsidRPr="00A1445A" w14:paraId="652972FA" w14:textId="77777777" w:rsidTr="00A1445A">
      <w:tc>
        <w:tcPr>
          <w:tcW w:w="4605" w:type="dxa"/>
          <w:shd w:val="clear" w:color="auto" w:fill="auto"/>
        </w:tcPr>
        <w:p w14:paraId="209CA22B" w14:textId="76304615" w:rsidR="00D6450F" w:rsidRPr="005A785E" w:rsidRDefault="00D6450F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405FF8C" w14:textId="52493008" w:rsidR="00D6450F" w:rsidRPr="00A1445A" w:rsidRDefault="00D6450F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637B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637B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022CC7DA" w14:textId="77777777" w:rsidR="00D6450F" w:rsidRPr="00FC6CF0" w:rsidRDefault="00D6450F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16BD21" w14:textId="77777777" w:rsidR="00F877B7" w:rsidRDefault="00F877B7">
      <w:r>
        <w:separator/>
      </w:r>
    </w:p>
  </w:footnote>
  <w:footnote w:type="continuationSeparator" w:id="0">
    <w:p w14:paraId="568665EC" w14:textId="77777777" w:rsidR="00F877B7" w:rsidRDefault="00F877B7">
      <w:r>
        <w:continuationSeparator/>
      </w:r>
    </w:p>
  </w:footnote>
  <w:footnote w:type="continuationNotice" w:id="1">
    <w:p w14:paraId="2AEF12A6" w14:textId="77777777" w:rsidR="00F877B7" w:rsidRDefault="00F877B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D6450F" w:rsidRPr="00A1445A" w14:paraId="314529A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00AB3512" w14:textId="77777777" w:rsidR="00D6450F" w:rsidRPr="00A04B00" w:rsidRDefault="00D6450F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431FB554" w14:textId="77777777" w:rsidR="00D6450F" w:rsidRPr="00A04B00" w:rsidRDefault="00D6450F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27C1D6D" w14:textId="77777777" w:rsidR="00D6450F" w:rsidRPr="00A04B00" w:rsidRDefault="00D6450F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E81AF98" w14:textId="77777777" w:rsidR="00D6450F" w:rsidRPr="00C0552D" w:rsidRDefault="00D6450F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303A419F" w14:textId="77777777" w:rsidR="00D6450F" w:rsidRPr="00C0552D" w:rsidRDefault="00D6450F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45F43DB7" w14:textId="77777777" w:rsidR="00D6450F" w:rsidRPr="00A1445A" w:rsidRDefault="00D6450F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5CA32394" wp14:editId="7998DEF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45F05DDC" w14:textId="77777777" w:rsidR="00D6450F" w:rsidRDefault="00D6450F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314DAC98" w14:textId="77777777" w:rsidR="00D6450F" w:rsidRPr="00A1445A" w:rsidRDefault="00D6450F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0BE31DBC" w14:textId="77777777" w:rsidR="00D6450F" w:rsidRDefault="00D6450F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2F878F6" w14:textId="77777777" w:rsidR="00D6450F" w:rsidRPr="00A1445A" w:rsidRDefault="00D6450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D6450F" w:rsidRPr="00A66B22" w14:paraId="3D22D01A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55C56B8" w14:textId="52869AAB" w:rsidR="00D6450F" w:rsidRPr="00A66B22" w:rsidRDefault="00AB2FE1" w:rsidP="00A8093F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D6450F"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0277A345" w14:textId="77777777" w:rsidR="00D6450F" w:rsidRPr="00A66B22" w:rsidRDefault="00D6450F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42BF3A0D" w14:textId="0386E443" w:rsidR="00D6450F" w:rsidRPr="00A66B22" w:rsidRDefault="00D6450F" w:rsidP="00D6450F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A66B22">
            <w:rPr>
              <w:rFonts w:cs="Arial"/>
              <w:sz w:val="16"/>
              <w:szCs w:val="16"/>
            </w:rPr>
            <w:t>OBR – 2.1</w:t>
          </w:r>
          <w:r>
            <w:rPr>
              <w:rFonts w:cs="Arial"/>
              <w:sz w:val="16"/>
              <w:szCs w:val="16"/>
            </w:rPr>
            <w:t>8</w:t>
          </w:r>
        </w:p>
      </w:tc>
    </w:tr>
  </w:tbl>
  <w:p w14:paraId="7B965BF2" w14:textId="77777777" w:rsidR="00D6450F" w:rsidRPr="00FC6CF0" w:rsidRDefault="00D6450F" w:rsidP="00001218">
    <w:pPr>
      <w:pStyle w:val="Glava"/>
      <w:rPr>
        <w:rFonts w:cs="Arial"/>
        <w:sz w:val="2"/>
        <w:szCs w:val="2"/>
      </w:rPr>
    </w:pPr>
  </w:p>
  <w:p w14:paraId="52523F56" w14:textId="77777777" w:rsidR="00D6450F" w:rsidRPr="00FC6CF0" w:rsidRDefault="00D6450F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3142B"/>
    <w:multiLevelType w:val="multilevel"/>
    <w:tmpl w:val="F7563E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72FEB"/>
    <w:multiLevelType w:val="multilevel"/>
    <w:tmpl w:val="EA1CF82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5DD23BB"/>
    <w:multiLevelType w:val="hybridMultilevel"/>
    <w:tmpl w:val="4CA00550"/>
    <w:lvl w:ilvl="0" w:tplc="4E10508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74705"/>
    <w:multiLevelType w:val="hybridMultilevel"/>
    <w:tmpl w:val="B1241DB2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08862FE5"/>
    <w:multiLevelType w:val="hybridMultilevel"/>
    <w:tmpl w:val="6B34232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E8357D"/>
    <w:multiLevelType w:val="multilevel"/>
    <w:tmpl w:val="F7563E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0B6435D5"/>
    <w:multiLevelType w:val="hybridMultilevel"/>
    <w:tmpl w:val="3B741CCC"/>
    <w:lvl w:ilvl="0" w:tplc="340E823E">
      <w:start w:val="1"/>
      <w:numFmt w:val="upperLetter"/>
      <w:pStyle w:val="odstavekA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5E3305"/>
    <w:multiLevelType w:val="hybridMultilevel"/>
    <w:tmpl w:val="8F3C7F20"/>
    <w:lvl w:ilvl="0" w:tplc="81F2A41E">
      <w:start w:val="1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272651C"/>
    <w:multiLevelType w:val="hybridMultilevel"/>
    <w:tmpl w:val="88A6E6F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3176B7"/>
    <w:multiLevelType w:val="multilevel"/>
    <w:tmpl w:val="38DEF08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76A043D"/>
    <w:multiLevelType w:val="hybridMultilevel"/>
    <w:tmpl w:val="F8D6C08A"/>
    <w:lvl w:ilvl="0" w:tplc="5DECBB8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CE51C7"/>
    <w:multiLevelType w:val="hybridMultilevel"/>
    <w:tmpl w:val="FA62486E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3" w15:restartNumberingAfterBreak="0">
    <w:nsid w:val="216A1D73"/>
    <w:multiLevelType w:val="hybridMultilevel"/>
    <w:tmpl w:val="E47041A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1C702EA"/>
    <w:multiLevelType w:val="multilevel"/>
    <w:tmpl w:val="DEE474A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236D3653"/>
    <w:multiLevelType w:val="hybridMultilevel"/>
    <w:tmpl w:val="C7967978"/>
    <w:lvl w:ilvl="0" w:tplc="BFB03CD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7735F0"/>
    <w:multiLevelType w:val="hybridMultilevel"/>
    <w:tmpl w:val="70D2C69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602CDC"/>
    <w:multiLevelType w:val="hybridMultilevel"/>
    <w:tmpl w:val="7AB2A0A2"/>
    <w:lvl w:ilvl="0" w:tplc="278EDB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E34F12"/>
    <w:multiLevelType w:val="hybridMultilevel"/>
    <w:tmpl w:val="6B6EBE2E"/>
    <w:lvl w:ilvl="0" w:tplc="81A6567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7E689A"/>
    <w:multiLevelType w:val="hybridMultilevel"/>
    <w:tmpl w:val="6270D26A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33632B37"/>
    <w:multiLevelType w:val="hybridMultilevel"/>
    <w:tmpl w:val="C2B8A39A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4653D98"/>
    <w:multiLevelType w:val="hybridMultilevel"/>
    <w:tmpl w:val="3D0C4E7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C8F6844"/>
    <w:multiLevelType w:val="hybridMultilevel"/>
    <w:tmpl w:val="72189E8C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3" w15:restartNumberingAfterBreak="0">
    <w:nsid w:val="3D5A54D5"/>
    <w:multiLevelType w:val="hybridMultilevel"/>
    <w:tmpl w:val="14160D54"/>
    <w:lvl w:ilvl="0" w:tplc="AC909260">
      <w:numFmt w:val="bullet"/>
      <w:pStyle w:val="StyleBulletedSymbolsymbol155ptBlack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0"/>
        <w:szCs w:val="2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2D2ED0"/>
    <w:multiLevelType w:val="hybridMultilevel"/>
    <w:tmpl w:val="BB30D2C2"/>
    <w:lvl w:ilvl="0" w:tplc="E4B2253C">
      <w:start w:val="1"/>
      <w:numFmt w:val="lowerLetter"/>
      <w:lvlText w:val="%1)"/>
      <w:lvlJc w:val="left"/>
      <w:pPr>
        <w:ind w:left="720" w:hanging="360"/>
      </w:pPr>
      <w:rPr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8D10A6"/>
    <w:multiLevelType w:val="hybridMultilevel"/>
    <w:tmpl w:val="860A900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0460"/>
    <w:multiLevelType w:val="hybridMultilevel"/>
    <w:tmpl w:val="6AF018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CD4176"/>
    <w:multiLevelType w:val="hybridMultilevel"/>
    <w:tmpl w:val="40042E0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170669"/>
    <w:multiLevelType w:val="multilevel"/>
    <w:tmpl w:val="F7563E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56302512"/>
    <w:multiLevelType w:val="hybridMultilevel"/>
    <w:tmpl w:val="A18A92D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A857ADF"/>
    <w:multiLevelType w:val="hybridMultilevel"/>
    <w:tmpl w:val="3F76E55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B7A24A8"/>
    <w:multiLevelType w:val="hybridMultilevel"/>
    <w:tmpl w:val="112AE7B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C045000"/>
    <w:multiLevelType w:val="multilevel"/>
    <w:tmpl w:val="22486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3" w15:restartNumberingAfterBreak="0">
    <w:nsid w:val="5FA46A60"/>
    <w:multiLevelType w:val="hybridMultilevel"/>
    <w:tmpl w:val="59EE732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0084B86"/>
    <w:multiLevelType w:val="hybridMultilevel"/>
    <w:tmpl w:val="2938A3E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E4E6687"/>
    <w:multiLevelType w:val="hybridMultilevel"/>
    <w:tmpl w:val="1D9412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E26EA9"/>
    <w:multiLevelType w:val="hybridMultilevel"/>
    <w:tmpl w:val="44ACD4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BD6556"/>
    <w:multiLevelType w:val="multilevel"/>
    <w:tmpl w:val="FEC203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66266F6"/>
    <w:multiLevelType w:val="hybridMultilevel"/>
    <w:tmpl w:val="441EBA1C"/>
    <w:lvl w:ilvl="0" w:tplc="0424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A4B60EE"/>
    <w:multiLevelType w:val="hybridMultilevel"/>
    <w:tmpl w:val="DAE054FE"/>
    <w:lvl w:ilvl="0" w:tplc="72AE0EB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B4715E9"/>
    <w:multiLevelType w:val="hybridMultilevel"/>
    <w:tmpl w:val="956CD97E"/>
    <w:lvl w:ilvl="0" w:tplc="04240001">
      <w:start w:val="1"/>
      <w:numFmt w:val="bullet"/>
      <w:lvlText w:val=""/>
      <w:lvlJc w:val="left"/>
      <w:pPr>
        <w:ind w:left="285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5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2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0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7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4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1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8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61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40"/>
  </w:num>
  <w:num w:numId="4">
    <w:abstractNumId w:val="4"/>
  </w:num>
  <w:num w:numId="5">
    <w:abstractNumId w:val="25"/>
  </w:num>
  <w:num w:numId="6">
    <w:abstractNumId w:val="22"/>
  </w:num>
  <w:num w:numId="7">
    <w:abstractNumId w:val="19"/>
  </w:num>
  <w:num w:numId="8">
    <w:abstractNumId w:val="35"/>
  </w:num>
  <w:num w:numId="9">
    <w:abstractNumId w:val="10"/>
  </w:num>
  <w:num w:numId="10">
    <w:abstractNumId w:val="12"/>
  </w:num>
  <w:num w:numId="11">
    <w:abstractNumId w:val="38"/>
  </w:num>
  <w:num w:numId="12">
    <w:abstractNumId w:val="36"/>
  </w:num>
  <w:num w:numId="13">
    <w:abstractNumId w:val="37"/>
  </w:num>
  <w:num w:numId="14">
    <w:abstractNumId w:val="8"/>
  </w:num>
  <w:num w:numId="15">
    <w:abstractNumId w:val="29"/>
  </w:num>
  <w:num w:numId="16">
    <w:abstractNumId w:val="28"/>
  </w:num>
  <w:num w:numId="17">
    <w:abstractNumId w:val="26"/>
  </w:num>
  <w:num w:numId="18">
    <w:abstractNumId w:val="2"/>
  </w:num>
  <w:num w:numId="19">
    <w:abstractNumId w:val="14"/>
  </w:num>
  <w:num w:numId="20">
    <w:abstractNumId w:val="32"/>
  </w:num>
  <w:num w:numId="21">
    <w:abstractNumId w:val="21"/>
  </w:num>
  <w:num w:numId="22">
    <w:abstractNumId w:val="23"/>
  </w:num>
  <w:num w:numId="23">
    <w:abstractNumId w:val="0"/>
  </w:num>
  <w:num w:numId="24">
    <w:abstractNumId w:val="6"/>
  </w:num>
  <w:num w:numId="25">
    <w:abstractNumId w:val="34"/>
  </w:num>
  <w:num w:numId="26">
    <w:abstractNumId w:val="13"/>
  </w:num>
  <w:num w:numId="27">
    <w:abstractNumId w:val="33"/>
  </w:num>
  <w:num w:numId="28">
    <w:abstractNumId w:val="30"/>
  </w:num>
  <w:num w:numId="29">
    <w:abstractNumId w:val="31"/>
  </w:num>
  <w:num w:numId="30">
    <w:abstractNumId w:val="20"/>
  </w:num>
  <w:num w:numId="31">
    <w:abstractNumId w:val="5"/>
  </w:num>
  <w:num w:numId="32">
    <w:abstractNumId w:val="18"/>
  </w:num>
  <w:num w:numId="33">
    <w:abstractNumId w:val="11"/>
  </w:num>
  <w:num w:numId="34">
    <w:abstractNumId w:val="27"/>
  </w:num>
  <w:num w:numId="35">
    <w:abstractNumId w:val="3"/>
  </w:num>
  <w:num w:numId="36">
    <w:abstractNumId w:val="9"/>
  </w:num>
  <w:num w:numId="37">
    <w:abstractNumId w:val="15"/>
  </w:num>
  <w:num w:numId="38">
    <w:abstractNumId w:val="16"/>
  </w:num>
  <w:num w:numId="39">
    <w:abstractNumId w:val="24"/>
  </w:num>
  <w:num w:numId="40">
    <w:abstractNumId w:val="39"/>
  </w:num>
  <w:num w:numId="41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552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8D7"/>
    <w:rsid w:val="00015B5A"/>
    <w:rsid w:val="000243EF"/>
    <w:rsid w:val="00026713"/>
    <w:rsid w:val="00033DA0"/>
    <w:rsid w:val="00036A6D"/>
    <w:rsid w:val="000412BC"/>
    <w:rsid w:val="00041EB9"/>
    <w:rsid w:val="00042D0E"/>
    <w:rsid w:val="00046CE2"/>
    <w:rsid w:val="0005065F"/>
    <w:rsid w:val="00056ED6"/>
    <w:rsid w:val="000576FB"/>
    <w:rsid w:val="00065CBC"/>
    <w:rsid w:val="00073A42"/>
    <w:rsid w:val="00085016"/>
    <w:rsid w:val="00096243"/>
    <w:rsid w:val="00096BE4"/>
    <w:rsid w:val="000A0FDC"/>
    <w:rsid w:val="000C16A3"/>
    <w:rsid w:val="000C23A5"/>
    <w:rsid w:val="000C4583"/>
    <w:rsid w:val="000D33E4"/>
    <w:rsid w:val="000D525A"/>
    <w:rsid w:val="000D76C2"/>
    <w:rsid w:val="000E1875"/>
    <w:rsid w:val="000E37C2"/>
    <w:rsid w:val="000E391D"/>
    <w:rsid w:val="000E41E1"/>
    <w:rsid w:val="000E7050"/>
    <w:rsid w:val="000F0F5B"/>
    <w:rsid w:val="000F4BAD"/>
    <w:rsid w:val="00101B68"/>
    <w:rsid w:val="00102571"/>
    <w:rsid w:val="00104288"/>
    <w:rsid w:val="00105A69"/>
    <w:rsid w:val="00111E0A"/>
    <w:rsid w:val="00114401"/>
    <w:rsid w:val="00116128"/>
    <w:rsid w:val="0012533E"/>
    <w:rsid w:val="001314C1"/>
    <w:rsid w:val="001352C1"/>
    <w:rsid w:val="00136414"/>
    <w:rsid w:val="0014021F"/>
    <w:rsid w:val="00143927"/>
    <w:rsid w:val="00144B8D"/>
    <w:rsid w:val="00155DD7"/>
    <w:rsid w:val="0016150A"/>
    <w:rsid w:val="001629C0"/>
    <w:rsid w:val="001646E4"/>
    <w:rsid w:val="00166414"/>
    <w:rsid w:val="00170DA4"/>
    <w:rsid w:val="00172007"/>
    <w:rsid w:val="0017296F"/>
    <w:rsid w:val="00174BFE"/>
    <w:rsid w:val="0018302E"/>
    <w:rsid w:val="00183318"/>
    <w:rsid w:val="001A192F"/>
    <w:rsid w:val="001A7BD0"/>
    <w:rsid w:val="001B2275"/>
    <w:rsid w:val="001C0941"/>
    <w:rsid w:val="001D16E0"/>
    <w:rsid w:val="001D694D"/>
    <w:rsid w:val="001E5549"/>
    <w:rsid w:val="001F6F0F"/>
    <w:rsid w:val="001F77B0"/>
    <w:rsid w:val="0020233B"/>
    <w:rsid w:val="00203CC9"/>
    <w:rsid w:val="00212DA5"/>
    <w:rsid w:val="00213ABA"/>
    <w:rsid w:val="00213CCB"/>
    <w:rsid w:val="00217DE8"/>
    <w:rsid w:val="00227FB0"/>
    <w:rsid w:val="00231CFA"/>
    <w:rsid w:val="00233407"/>
    <w:rsid w:val="00235E41"/>
    <w:rsid w:val="002413BB"/>
    <w:rsid w:val="00241698"/>
    <w:rsid w:val="00251D3F"/>
    <w:rsid w:val="0025350B"/>
    <w:rsid w:val="002618E0"/>
    <w:rsid w:val="00263BEF"/>
    <w:rsid w:val="002711AE"/>
    <w:rsid w:val="00273761"/>
    <w:rsid w:val="00277706"/>
    <w:rsid w:val="00283EE6"/>
    <w:rsid w:val="00285A1F"/>
    <w:rsid w:val="00285B81"/>
    <w:rsid w:val="00287917"/>
    <w:rsid w:val="002969CD"/>
    <w:rsid w:val="002A6A46"/>
    <w:rsid w:val="002B12FD"/>
    <w:rsid w:val="002B28E0"/>
    <w:rsid w:val="002C605E"/>
    <w:rsid w:val="002D6A3C"/>
    <w:rsid w:val="002E1329"/>
    <w:rsid w:val="002E2FD3"/>
    <w:rsid w:val="002E6B63"/>
    <w:rsid w:val="002F0041"/>
    <w:rsid w:val="002F68A9"/>
    <w:rsid w:val="002F777E"/>
    <w:rsid w:val="00301033"/>
    <w:rsid w:val="00312956"/>
    <w:rsid w:val="00315EE6"/>
    <w:rsid w:val="0031652B"/>
    <w:rsid w:val="00324C4C"/>
    <w:rsid w:val="00325D8B"/>
    <w:rsid w:val="00326834"/>
    <w:rsid w:val="0033223E"/>
    <w:rsid w:val="0035043A"/>
    <w:rsid w:val="00367250"/>
    <w:rsid w:val="00370866"/>
    <w:rsid w:val="0037231D"/>
    <w:rsid w:val="0037290D"/>
    <w:rsid w:val="003804FF"/>
    <w:rsid w:val="00386FFA"/>
    <w:rsid w:val="00395F0D"/>
    <w:rsid w:val="003B2186"/>
    <w:rsid w:val="003B31CD"/>
    <w:rsid w:val="003B36FC"/>
    <w:rsid w:val="003C0B6A"/>
    <w:rsid w:val="003C485B"/>
    <w:rsid w:val="003D1272"/>
    <w:rsid w:val="003D68D6"/>
    <w:rsid w:val="003E3DDB"/>
    <w:rsid w:val="003E4CFC"/>
    <w:rsid w:val="003E5C55"/>
    <w:rsid w:val="003F0DE7"/>
    <w:rsid w:val="003F4DE6"/>
    <w:rsid w:val="00406373"/>
    <w:rsid w:val="004121B1"/>
    <w:rsid w:val="00412C32"/>
    <w:rsid w:val="0043532D"/>
    <w:rsid w:val="00443F58"/>
    <w:rsid w:val="00445049"/>
    <w:rsid w:val="004527D6"/>
    <w:rsid w:val="00453B08"/>
    <w:rsid w:val="00455EB9"/>
    <w:rsid w:val="004720C5"/>
    <w:rsid w:val="0047643E"/>
    <w:rsid w:val="004801D0"/>
    <w:rsid w:val="00483735"/>
    <w:rsid w:val="00485194"/>
    <w:rsid w:val="00486F2A"/>
    <w:rsid w:val="004A0508"/>
    <w:rsid w:val="004B065E"/>
    <w:rsid w:val="004C5CF7"/>
    <w:rsid w:val="004D3D31"/>
    <w:rsid w:val="004D408D"/>
    <w:rsid w:val="004D572F"/>
    <w:rsid w:val="004D6B75"/>
    <w:rsid w:val="004E5156"/>
    <w:rsid w:val="004F7C1C"/>
    <w:rsid w:val="0051745B"/>
    <w:rsid w:val="005255EB"/>
    <w:rsid w:val="005316C0"/>
    <w:rsid w:val="00531B43"/>
    <w:rsid w:val="00537622"/>
    <w:rsid w:val="005507BF"/>
    <w:rsid w:val="00551138"/>
    <w:rsid w:val="005608A6"/>
    <w:rsid w:val="005618F6"/>
    <w:rsid w:val="005724B4"/>
    <w:rsid w:val="00572CD3"/>
    <w:rsid w:val="005753D9"/>
    <w:rsid w:val="00581E6C"/>
    <w:rsid w:val="00582831"/>
    <w:rsid w:val="00582BC0"/>
    <w:rsid w:val="0058399F"/>
    <w:rsid w:val="005A32F3"/>
    <w:rsid w:val="005A76F8"/>
    <w:rsid w:val="005A785E"/>
    <w:rsid w:val="005B253B"/>
    <w:rsid w:val="005B35E7"/>
    <w:rsid w:val="005B3910"/>
    <w:rsid w:val="005C4C41"/>
    <w:rsid w:val="005C50B1"/>
    <w:rsid w:val="005C71B5"/>
    <w:rsid w:val="005C7677"/>
    <w:rsid w:val="005C7E8F"/>
    <w:rsid w:val="005D0B1D"/>
    <w:rsid w:val="005D49F4"/>
    <w:rsid w:val="005D7E01"/>
    <w:rsid w:val="005E6750"/>
    <w:rsid w:val="005E7E0B"/>
    <w:rsid w:val="005F1763"/>
    <w:rsid w:val="005F18A6"/>
    <w:rsid w:val="005F62BB"/>
    <w:rsid w:val="005F638A"/>
    <w:rsid w:val="005F751D"/>
    <w:rsid w:val="006110C9"/>
    <w:rsid w:val="0061133D"/>
    <w:rsid w:val="00612663"/>
    <w:rsid w:val="006163B7"/>
    <w:rsid w:val="006315C1"/>
    <w:rsid w:val="00634EBA"/>
    <w:rsid w:val="00642D0A"/>
    <w:rsid w:val="006443BB"/>
    <w:rsid w:val="0065152F"/>
    <w:rsid w:val="006606D1"/>
    <w:rsid w:val="00662D8F"/>
    <w:rsid w:val="0066332D"/>
    <w:rsid w:val="00670A28"/>
    <w:rsid w:val="00670D1D"/>
    <w:rsid w:val="00672EF9"/>
    <w:rsid w:val="00676235"/>
    <w:rsid w:val="006776D7"/>
    <w:rsid w:val="00692593"/>
    <w:rsid w:val="006B5ABA"/>
    <w:rsid w:val="006C2606"/>
    <w:rsid w:val="006D261C"/>
    <w:rsid w:val="006D3E51"/>
    <w:rsid w:val="006D59F7"/>
    <w:rsid w:val="006E1E9F"/>
    <w:rsid w:val="006E377F"/>
    <w:rsid w:val="006E72B2"/>
    <w:rsid w:val="006F35CB"/>
    <w:rsid w:val="006F44F5"/>
    <w:rsid w:val="006F758E"/>
    <w:rsid w:val="006F7F16"/>
    <w:rsid w:val="007033C0"/>
    <w:rsid w:val="00714F9A"/>
    <w:rsid w:val="00720D43"/>
    <w:rsid w:val="007345D8"/>
    <w:rsid w:val="007371A1"/>
    <w:rsid w:val="00741DF3"/>
    <w:rsid w:val="00742C35"/>
    <w:rsid w:val="00743912"/>
    <w:rsid w:val="00760F13"/>
    <w:rsid w:val="00764D09"/>
    <w:rsid w:val="00767A5A"/>
    <w:rsid w:val="00780396"/>
    <w:rsid w:val="0078158C"/>
    <w:rsid w:val="0078319E"/>
    <w:rsid w:val="00783525"/>
    <w:rsid w:val="007838D2"/>
    <w:rsid w:val="00783D0E"/>
    <w:rsid w:val="00791895"/>
    <w:rsid w:val="007927DB"/>
    <w:rsid w:val="00794D95"/>
    <w:rsid w:val="007967DD"/>
    <w:rsid w:val="00797062"/>
    <w:rsid w:val="007A3601"/>
    <w:rsid w:val="007C2762"/>
    <w:rsid w:val="007D302C"/>
    <w:rsid w:val="007D4174"/>
    <w:rsid w:val="007D5092"/>
    <w:rsid w:val="007E0866"/>
    <w:rsid w:val="007E0888"/>
    <w:rsid w:val="007E31E3"/>
    <w:rsid w:val="007E72B4"/>
    <w:rsid w:val="007F3757"/>
    <w:rsid w:val="007F4AC2"/>
    <w:rsid w:val="007F7EE3"/>
    <w:rsid w:val="008046CA"/>
    <w:rsid w:val="0081168E"/>
    <w:rsid w:val="008155E7"/>
    <w:rsid w:val="008217C3"/>
    <w:rsid w:val="00824D1D"/>
    <w:rsid w:val="00833AC6"/>
    <w:rsid w:val="008342BE"/>
    <w:rsid w:val="00843739"/>
    <w:rsid w:val="00843A39"/>
    <w:rsid w:val="00847017"/>
    <w:rsid w:val="00857E39"/>
    <w:rsid w:val="008707C8"/>
    <w:rsid w:val="00872D38"/>
    <w:rsid w:val="00882006"/>
    <w:rsid w:val="008874B6"/>
    <w:rsid w:val="008902D3"/>
    <w:rsid w:val="00895F3B"/>
    <w:rsid w:val="00897A70"/>
    <w:rsid w:val="008A2E86"/>
    <w:rsid w:val="008A757F"/>
    <w:rsid w:val="008B25C9"/>
    <w:rsid w:val="008C20E9"/>
    <w:rsid w:val="008C2AC2"/>
    <w:rsid w:val="008D6DCE"/>
    <w:rsid w:val="008D7A21"/>
    <w:rsid w:val="008E10D1"/>
    <w:rsid w:val="008E2187"/>
    <w:rsid w:val="008E29AD"/>
    <w:rsid w:val="008E64FA"/>
    <w:rsid w:val="008F2250"/>
    <w:rsid w:val="008F2D81"/>
    <w:rsid w:val="008F3E2F"/>
    <w:rsid w:val="0090682C"/>
    <w:rsid w:val="00906C3F"/>
    <w:rsid w:val="00907BCF"/>
    <w:rsid w:val="00913CF8"/>
    <w:rsid w:val="0091478B"/>
    <w:rsid w:val="0092583F"/>
    <w:rsid w:val="009456CC"/>
    <w:rsid w:val="00945B2B"/>
    <w:rsid w:val="00946104"/>
    <w:rsid w:val="00947394"/>
    <w:rsid w:val="009514DD"/>
    <w:rsid w:val="0095198A"/>
    <w:rsid w:val="00953938"/>
    <w:rsid w:val="0095430C"/>
    <w:rsid w:val="00955B38"/>
    <w:rsid w:val="00965BB4"/>
    <w:rsid w:val="009701AD"/>
    <w:rsid w:val="00976A55"/>
    <w:rsid w:val="00986E37"/>
    <w:rsid w:val="009879A0"/>
    <w:rsid w:val="00990D05"/>
    <w:rsid w:val="009A1ABB"/>
    <w:rsid w:val="009A32EE"/>
    <w:rsid w:val="009A46DA"/>
    <w:rsid w:val="009B0FC7"/>
    <w:rsid w:val="009B361A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994"/>
    <w:rsid w:val="009D6C16"/>
    <w:rsid w:val="009E053F"/>
    <w:rsid w:val="009F0952"/>
    <w:rsid w:val="009F7784"/>
    <w:rsid w:val="00A04B00"/>
    <w:rsid w:val="00A10D16"/>
    <w:rsid w:val="00A1445A"/>
    <w:rsid w:val="00A1590A"/>
    <w:rsid w:val="00A22650"/>
    <w:rsid w:val="00A3063E"/>
    <w:rsid w:val="00A33BE0"/>
    <w:rsid w:val="00A515E0"/>
    <w:rsid w:val="00A55B4C"/>
    <w:rsid w:val="00A56CC7"/>
    <w:rsid w:val="00A57325"/>
    <w:rsid w:val="00A605E3"/>
    <w:rsid w:val="00A652C8"/>
    <w:rsid w:val="00A66B22"/>
    <w:rsid w:val="00A718D3"/>
    <w:rsid w:val="00A73869"/>
    <w:rsid w:val="00A75802"/>
    <w:rsid w:val="00A8093F"/>
    <w:rsid w:val="00A83E62"/>
    <w:rsid w:val="00A84B02"/>
    <w:rsid w:val="00A92149"/>
    <w:rsid w:val="00A96181"/>
    <w:rsid w:val="00AA2F1C"/>
    <w:rsid w:val="00AB1522"/>
    <w:rsid w:val="00AB2FE1"/>
    <w:rsid w:val="00AB3346"/>
    <w:rsid w:val="00AB4674"/>
    <w:rsid w:val="00AC0AAB"/>
    <w:rsid w:val="00AC72E5"/>
    <w:rsid w:val="00AD3618"/>
    <w:rsid w:val="00AD7339"/>
    <w:rsid w:val="00AE5E97"/>
    <w:rsid w:val="00AE6C8B"/>
    <w:rsid w:val="00AF0AD6"/>
    <w:rsid w:val="00B021F9"/>
    <w:rsid w:val="00B1548E"/>
    <w:rsid w:val="00B16F2C"/>
    <w:rsid w:val="00B20079"/>
    <w:rsid w:val="00B200E4"/>
    <w:rsid w:val="00B237A8"/>
    <w:rsid w:val="00B26132"/>
    <w:rsid w:val="00B2757C"/>
    <w:rsid w:val="00B27A0B"/>
    <w:rsid w:val="00B32A8A"/>
    <w:rsid w:val="00B4256F"/>
    <w:rsid w:val="00B474EE"/>
    <w:rsid w:val="00B528B4"/>
    <w:rsid w:val="00B52BF2"/>
    <w:rsid w:val="00B5369B"/>
    <w:rsid w:val="00B538F5"/>
    <w:rsid w:val="00B63D4C"/>
    <w:rsid w:val="00B661E3"/>
    <w:rsid w:val="00B74F43"/>
    <w:rsid w:val="00B77694"/>
    <w:rsid w:val="00B86392"/>
    <w:rsid w:val="00B86FF0"/>
    <w:rsid w:val="00B900EC"/>
    <w:rsid w:val="00B9309E"/>
    <w:rsid w:val="00B930C3"/>
    <w:rsid w:val="00BA2C4A"/>
    <w:rsid w:val="00BA5F63"/>
    <w:rsid w:val="00BB3498"/>
    <w:rsid w:val="00BB3939"/>
    <w:rsid w:val="00BC00ED"/>
    <w:rsid w:val="00BC2412"/>
    <w:rsid w:val="00BC29DD"/>
    <w:rsid w:val="00BC41FB"/>
    <w:rsid w:val="00BD0749"/>
    <w:rsid w:val="00BD4AEF"/>
    <w:rsid w:val="00BE0B4F"/>
    <w:rsid w:val="00BE655C"/>
    <w:rsid w:val="00BE6AEE"/>
    <w:rsid w:val="00BF0DBB"/>
    <w:rsid w:val="00BF2B50"/>
    <w:rsid w:val="00BF4DEA"/>
    <w:rsid w:val="00BF78A7"/>
    <w:rsid w:val="00C03C9F"/>
    <w:rsid w:val="00C052DE"/>
    <w:rsid w:val="00C0552D"/>
    <w:rsid w:val="00C06BC8"/>
    <w:rsid w:val="00C06DBC"/>
    <w:rsid w:val="00C124CB"/>
    <w:rsid w:val="00C16A39"/>
    <w:rsid w:val="00C16CB7"/>
    <w:rsid w:val="00C21B6C"/>
    <w:rsid w:val="00C2689D"/>
    <w:rsid w:val="00C340B6"/>
    <w:rsid w:val="00C468BF"/>
    <w:rsid w:val="00C565DD"/>
    <w:rsid w:val="00C60462"/>
    <w:rsid w:val="00C637BE"/>
    <w:rsid w:val="00C64A95"/>
    <w:rsid w:val="00C676F2"/>
    <w:rsid w:val="00C82B34"/>
    <w:rsid w:val="00C94A95"/>
    <w:rsid w:val="00C9531D"/>
    <w:rsid w:val="00C96697"/>
    <w:rsid w:val="00C97729"/>
    <w:rsid w:val="00CB008E"/>
    <w:rsid w:val="00CB0D95"/>
    <w:rsid w:val="00CD61B2"/>
    <w:rsid w:val="00CD7808"/>
    <w:rsid w:val="00CE5123"/>
    <w:rsid w:val="00CF12FC"/>
    <w:rsid w:val="00CF778E"/>
    <w:rsid w:val="00D05C1E"/>
    <w:rsid w:val="00D06278"/>
    <w:rsid w:val="00D2343D"/>
    <w:rsid w:val="00D2640A"/>
    <w:rsid w:val="00D275AD"/>
    <w:rsid w:val="00D278D4"/>
    <w:rsid w:val="00D27CE9"/>
    <w:rsid w:val="00D36CEF"/>
    <w:rsid w:val="00D42DD3"/>
    <w:rsid w:val="00D44208"/>
    <w:rsid w:val="00D47195"/>
    <w:rsid w:val="00D53AC6"/>
    <w:rsid w:val="00D579F3"/>
    <w:rsid w:val="00D6450F"/>
    <w:rsid w:val="00D707B4"/>
    <w:rsid w:val="00D71705"/>
    <w:rsid w:val="00D7182C"/>
    <w:rsid w:val="00D7309B"/>
    <w:rsid w:val="00D74696"/>
    <w:rsid w:val="00D76B40"/>
    <w:rsid w:val="00D77C8B"/>
    <w:rsid w:val="00D813C3"/>
    <w:rsid w:val="00D8275B"/>
    <w:rsid w:val="00D83E17"/>
    <w:rsid w:val="00D84490"/>
    <w:rsid w:val="00D85F5B"/>
    <w:rsid w:val="00D86474"/>
    <w:rsid w:val="00D929E5"/>
    <w:rsid w:val="00D92C6A"/>
    <w:rsid w:val="00D9335F"/>
    <w:rsid w:val="00D97D3C"/>
    <w:rsid w:val="00DA0B86"/>
    <w:rsid w:val="00DB3E61"/>
    <w:rsid w:val="00DB550D"/>
    <w:rsid w:val="00DD2BB4"/>
    <w:rsid w:val="00DF116B"/>
    <w:rsid w:val="00DF3D50"/>
    <w:rsid w:val="00DF50BE"/>
    <w:rsid w:val="00E029F3"/>
    <w:rsid w:val="00E02C2C"/>
    <w:rsid w:val="00E0340C"/>
    <w:rsid w:val="00E140C6"/>
    <w:rsid w:val="00E14CEB"/>
    <w:rsid w:val="00E154DC"/>
    <w:rsid w:val="00E21FFB"/>
    <w:rsid w:val="00E24D22"/>
    <w:rsid w:val="00E26536"/>
    <w:rsid w:val="00E3300C"/>
    <w:rsid w:val="00E36904"/>
    <w:rsid w:val="00E43C3D"/>
    <w:rsid w:val="00E53BFB"/>
    <w:rsid w:val="00E550C0"/>
    <w:rsid w:val="00E61921"/>
    <w:rsid w:val="00E63C00"/>
    <w:rsid w:val="00E676C3"/>
    <w:rsid w:val="00E73DB4"/>
    <w:rsid w:val="00E73E64"/>
    <w:rsid w:val="00E749F2"/>
    <w:rsid w:val="00E932C8"/>
    <w:rsid w:val="00E939C7"/>
    <w:rsid w:val="00E94390"/>
    <w:rsid w:val="00E95B73"/>
    <w:rsid w:val="00E9600A"/>
    <w:rsid w:val="00E97B83"/>
    <w:rsid w:val="00E97F1F"/>
    <w:rsid w:val="00EA7B9C"/>
    <w:rsid w:val="00EB0DA9"/>
    <w:rsid w:val="00EB3A9D"/>
    <w:rsid w:val="00EB6BDA"/>
    <w:rsid w:val="00ED7A3E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77E1"/>
    <w:rsid w:val="00F41606"/>
    <w:rsid w:val="00F42B9C"/>
    <w:rsid w:val="00F42EA0"/>
    <w:rsid w:val="00F4540E"/>
    <w:rsid w:val="00F463B3"/>
    <w:rsid w:val="00F46A92"/>
    <w:rsid w:val="00F51F53"/>
    <w:rsid w:val="00F52A52"/>
    <w:rsid w:val="00F60475"/>
    <w:rsid w:val="00F60526"/>
    <w:rsid w:val="00F64716"/>
    <w:rsid w:val="00F65355"/>
    <w:rsid w:val="00F70BB8"/>
    <w:rsid w:val="00F71C13"/>
    <w:rsid w:val="00F758D0"/>
    <w:rsid w:val="00F8079C"/>
    <w:rsid w:val="00F85939"/>
    <w:rsid w:val="00F877B7"/>
    <w:rsid w:val="00F91238"/>
    <w:rsid w:val="00F92D1D"/>
    <w:rsid w:val="00F94B26"/>
    <w:rsid w:val="00FA340B"/>
    <w:rsid w:val="00FA493D"/>
    <w:rsid w:val="00FA624A"/>
    <w:rsid w:val="00FA6C26"/>
    <w:rsid w:val="00FB174F"/>
    <w:rsid w:val="00FB4D34"/>
    <w:rsid w:val="00FB4DE1"/>
    <w:rsid w:val="00FB7986"/>
    <w:rsid w:val="00FC4EB7"/>
    <w:rsid w:val="00FC5B21"/>
    <w:rsid w:val="00FC6CF0"/>
    <w:rsid w:val="00FD3B82"/>
    <w:rsid w:val="00FD6770"/>
    <w:rsid w:val="00FD7E63"/>
    <w:rsid w:val="00FE081C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66F2547D"/>
  <w15:docId w15:val="{5A1FFBA8-D2D5-48D2-ABC5-4EEA8771E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1"/>
    <w:qFormat/>
    <w:rsid w:val="00FA624A"/>
    <w:pPr>
      <w:keepNext/>
      <w:widowControl w:val="0"/>
      <w:spacing w:before="560" w:after="280"/>
      <w:ind w:left="737" w:hanging="737"/>
      <w:jc w:val="both"/>
      <w:outlineLvl w:val="1"/>
    </w:pPr>
    <w:rPr>
      <w:rFonts w:ascii="Times New Roman" w:hAnsi="Times New Roman" w:cs="Arial"/>
      <w:b/>
      <w:bCs/>
      <w:iCs/>
      <w:color w:val="008000"/>
      <w:sz w:val="28"/>
      <w:szCs w:val="28"/>
    </w:rPr>
  </w:style>
  <w:style w:type="paragraph" w:styleId="Naslov3">
    <w:name w:val="heading 3"/>
    <w:basedOn w:val="Navaden"/>
    <w:next w:val="Navaden"/>
    <w:link w:val="Naslov3Znak1"/>
    <w:qFormat/>
    <w:rsid w:val="00FA624A"/>
    <w:pPr>
      <w:keepNext/>
      <w:widowControl w:val="0"/>
      <w:spacing w:before="480" w:after="240"/>
      <w:jc w:val="both"/>
      <w:outlineLvl w:val="2"/>
    </w:pPr>
    <w:rPr>
      <w:rFonts w:ascii="Times New Roman" w:hAnsi="Times New Roman" w:cs="Arial"/>
      <w:b/>
      <w:bCs/>
      <w:color w:val="000080"/>
      <w:sz w:val="24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semiHidden/>
    <w:rsid w:val="00FA624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semiHidden/>
    <w:rsid w:val="00FA624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slov2Znak1">
    <w:name w:val="Naslov 2 Znak1"/>
    <w:basedOn w:val="Privzetapisavaodstavka"/>
    <w:link w:val="Naslov2"/>
    <w:rsid w:val="00FA624A"/>
    <w:rPr>
      <w:rFonts w:cs="Arial"/>
      <w:b/>
      <w:bCs/>
      <w:iCs/>
      <w:color w:val="008000"/>
      <w:sz w:val="28"/>
      <w:szCs w:val="28"/>
    </w:rPr>
  </w:style>
  <w:style w:type="paragraph" w:styleId="Telobesedila2">
    <w:name w:val="Body Text 2"/>
    <w:basedOn w:val="Navaden"/>
    <w:link w:val="Telobesedila2Znak"/>
    <w:rsid w:val="00FA624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A624A"/>
    <w:rPr>
      <w:rFonts w:ascii="Arial" w:hAnsi="Arial"/>
      <w:sz w:val="22"/>
      <w:szCs w:val="22"/>
    </w:rPr>
  </w:style>
  <w:style w:type="paragraph" w:styleId="Telobesedila3">
    <w:name w:val="Body Text 3"/>
    <w:basedOn w:val="Navaden"/>
    <w:link w:val="Telobesedila3Znak"/>
    <w:rsid w:val="00FA624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FA624A"/>
    <w:rPr>
      <w:rFonts w:ascii="Arial" w:hAnsi="Arial"/>
      <w:sz w:val="16"/>
      <w:szCs w:val="16"/>
    </w:rPr>
  </w:style>
  <w:style w:type="character" w:customStyle="1" w:styleId="Naslov3Znak1">
    <w:name w:val="Naslov 3 Znak1"/>
    <w:basedOn w:val="Privzetapisavaodstavka"/>
    <w:link w:val="Naslov3"/>
    <w:rsid w:val="00FA624A"/>
    <w:rPr>
      <w:rFonts w:cs="Arial"/>
      <w:b/>
      <w:bCs/>
      <w:color w:val="000080"/>
      <w:sz w:val="24"/>
      <w:szCs w:val="26"/>
    </w:rPr>
  </w:style>
  <w:style w:type="paragraph" w:customStyle="1" w:styleId="BodyText22">
    <w:name w:val="Body Text 22"/>
    <w:basedOn w:val="Navaden"/>
    <w:rsid w:val="00FA624A"/>
    <w:pPr>
      <w:widowControl w:val="0"/>
      <w:jc w:val="both"/>
    </w:pPr>
    <w:rPr>
      <w:szCs w:val="20"/>
    </w:rPr>
  </w:style>
  <w:style w:type="paragraph" w:customStyle="1" w:styleId="txtes">
    <w:name w:val="txt_es"/>
    <w:basedOn w:val="Navaden"/>
    <w:link w:val="txtesZnak"/>
    <w:rsid w:val="00FA624A"/>
    <w:pPr>
      <w:keepNext/>
      <w:jc w:val="both"/>
    </w:pPr>
    <w:rPr>
      <w:kern w:val="28"/>
      <w:szCs w:val="20"/>
      <w:lang w:val="en-GB" w:eastAsia="en-US"/>
    </w:rPr>
  </w:style>
  <w:style w:type="character" w:customStyle="1" w:styleId="txtesZnak">
    <w:name w:val="txt_es Znak"/>
    <w:basedOn w:val="Privzetapisavaodstavka"/>
    <w:link w:val="txtes"/>
    <w:rsid w:val="00FA624A"/>
    <w:rPr>
      <w:rFonts w:ascii="Arial" w:hAnsi="Arial"/>
      <w:kern w:val="28"/>
      <w:sz w:val="22"/>
      <w:lang w:val="en-GB" w:eastAsia="en-US"/>
    </w:rPr>
  </w:style>
  <w:style w:type="paragraph" w:customStyle="1" w:styleId="Nada-odstavki">
    <w:name w:val="Nada - odstavki"/>
    <w:basedOn w:val="Navaden"/>
    <w:rsid w:val="0091478B"/>
    <w:pPr>
      <w:spacing w:before="100"/>
      <w:ind w:firstLine="567"/>
    </w:pPr>
    <w:rPr>
      <w:szCs w:val="20"/>
    </w:rPr>
  </w:style>
  <w:style w:type="paragraph" w:customStyle="1" w:styleId="odstavek1">
    <w:name w:val="odstavek 1"/>
    <w:basedOn w:val="Navaden"/>
    <w:link w:val="odstavek1Znak"/>
    <w:qFormat/>
    <w:rsid w:val="00E14CEB"/>
    <w:pPr>
      <w:numPr>
        <w:numId w:val="2"/>
      </w:numPr>
      <w:jc w:val="both"/>
    </w:pPr>
    <w:rPr>
      <w:rFonts w:cs="Arial"/>
      <w:color w:val="FF0000"/>
      <w:lang w:val="x-none" w:eastAsia="x-none"/>
    </w:rPr>
  </w:style>
  <w:style w:type="paragraph" w:customStyle="1" w:styleId="odstavekA">
    <w:name w:val="odstavek A"/>
    <w:basedOn w:val="Navaden"/>
    <w:link w:val="odstavekAZnak"/>
    <w:qFormat/>
    <w:rsid w:val="00E14CEB"/>
    <w:pPr>
      <w:widowControl w:val="0"/>
      <w:numPr>
        <w:numId w:val="1"/>
      </w:numPr>
      <w:jc w:val="both"/>
    </w:pPr>
    <w:rPr>
      <w:rFonts w:cs="Arial"/>
      <w:b/>
      <w:u w:val="single"/>
      <w:lang w:val="x-none" w:eastAsia="x-none"/>
    </w:rPr>
  </w:style>
  <w:style w:type="character" w:customStyle="1" w:styleId="odstavek1Znak">
    <w:name w:val="odstavek 1 Znak"/>
    <w:link w:val="odstavek1"/>
    <w:rsid w:val="00E14CEB"/>
    <w:rPr>
      <w:rFonts w:ascii="Arial" w:hAnsi="Arial" w:cs="Arial"/>
      <w:color w:val="FF0000"/>
      <w:sz w:val="22"/>
      <w:szCs w:val="22"/>
      <w:lang w:val="x-none" w:eastAsia="x-none"/>
    </w:rPr>
  </w:style>
  <w:style w:type="character" w:customStyle="1" w:styleId="odstavekAZnak">
    <w:name w:val="odstavek A Znak"/>
    <w:link w:val="odstavekA"/>
    <w:rsid w:val="00E14CEB"/>
    <w:rPr>
      <w:rFonts w:ascii="Arial" w:hAnsi="Arial" w:cs="Arial"/>
      <w:b/>
      <w:sz w:val="22"/>
      <w:szCs w:val="22"/>
      <w:u w:val="single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412C3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412C3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12C32"/>
    <w:rPr>
      <w:rFonts w:ascii="Arial" w:hAnsi="Arial"/>
      <w:b/>
      <w:bCs/>
    </w:rPr>
  </w:style>
  <w:style w:type="paragraph" w:customStyle="1" w:styleId="StyleBulletedSymbolsymbol155ptBlack1">
    <w:name w:val="Style Bulleted Symbol (symbol) 15.5 pt Black1"/>
    <w:basedOn w:val="Navaden"/>
    <w:rsid w:val="00692593"/>
    <w:pPr>
      <w:numPr>
        <w:numId w:val="22"/>
      </w:numPr>
      <w:suppressAutoHyphens/>
    </w:pPr>
    <w:rPr>
      <w:rFonts w:ascii="Times New Roman" w:eastAsia="MS Mincho" w:hAnsi="Times New Roman"/>
      <w:sz w:val="24"/>
      <w:szCs w:val="24"/>
      <w:lang w:eastAsia="ar-SA"/>
    </w:rPr>
  </w:style>
  <w:style w:type="character" w:styleId="SledenaHiperpovezava">
    <w:name w:val="FollowedHyperlink"/>
    <w:basedOn w:val="Privzetapisavaodstavka"/>
    <w:semiHidden/>
    <w:unhideWhenUsed/>
    <w:rsid w:val="005E6750"/>
    <w:rPr>
      <w:color w:val="954F72" w:themeColor="followedHyperlink"/>
      <w:u w:val="single"/>
    </w:rPr>
  </w:style>
  <w:style w:type="paragraph" w:styleId="Telobesedila-zamik3">
    <w:name w:val="Body Text Indent 3"/>
    <w:basedOn w:val="Navaden"/>
    <w:link w:val="Telobesedila-zamik3Znak"/>
    <w:rsid w:val="00872D38"/>
    <w:pPr>
      <w:spacing w:after="120"/>
      <w:ind w:left="283"/>
    </w:pPr>
    <w:rPr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872D38"/>
    <w:rPr>
      <w:rFonts w:ascii="Arial" w:hAnsi="Arial"/>
      <w:sz w:val="16"/>
      <w:szCs w:val="16"/>
      <w:lang w:val="en-GB" w:eastAsia="en-US"/>
    </w:rPr>
  </w:style>
  <w:style w:type="paragraph" w:styleId="Naslov">
    <w:name w:val="Title"/>
    <w:basedOn w:val="Navaden"/>
    <w:link w:val="NaslovZnak"/>
    <w:qFormat/>
    <w:rsid w:val="00872D38"/>
    <w:pPr>
      <w:jc w:val="center"/>
    </w:pPr>
    <w:rPr>
      <w:rFonts w:cs="Arial"/>
      <w:b/>
      <w:bCs/>
      <w:sz w:val="24"/>
      <w:szCs w:val="24"/>
    </w:rPr>
  </w:style>
  <w:style w:type="character" w:customStyle="1" w:styleId="NaslovZnak">
    <w:name w:val="Naslov Znak"/>
    <w:basedOn w:val="Privzetapisavaodstavka"/>
    <w:link w:val="Naslov"/>
    <w:rsid w:val="00872D38"/>
    <w:rPr>
      <w:rFonts w:ascii="Arial" w:hAnsi="Arial" w:cs="Arial"/>
      <w:b/>
      <w:bCs/>
      <w:sz w:val="24"/>
      <w:szCs w:val="24"/>
    </w:rPr>
  </w:style>
  <w:style w:type="paragraph" w:customStyle="1" w:styleId="Odstavekseznama1">
    <w:name w:val="Odstavek seznama1"/>
    <w:basedOn w:val="Navaden"/>
    <w:uiPriority w:val="34"/>
    <w:qFormat/>
    <w:rsid w:val="00872D38"/>
    <w:pPr>
      <w:spacing w:after="200" w:line="276" w:lineRule="auto"/>
      <w:ind w:left="720"/>
      <w:contextualSpacing/>
    </w:pPr>
    <w:rPr>
      <w:rFonts w:ascii="Calibri" w:hAnsi="Calibri"/>
      <w:snapToGrid w:val="0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5F62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F62BB"/>
    <w:rPr>
      <w:rFonts w:ascii="Courier New" w:hAnsi="Courier New" w:cs="Courier New"/>
    </w:rPr>
  </w:style>
  <w:style w:type="character" w:customStyle="1" w:styleId="y2iqfc">
    <w:name w:val="y2iqfc"/>
    <w:basedOn w:val="Privzetapisavaodstavka"/>
    <w:rsid w:val="005F62BB"/>
  </w:style>
  <w:style w:type="character" w:customStyle="1" w:styleId="OdstavekseznamaZnak">
    <w:name w:val="Odstavek seznama Znak"/>
    <w:link w:val="Odstavekseznama"/>
    <w:uiPriority w:val="34"/>
    <w:rsid w:val="00F46A92"/>
    <w:rPr>
      <w:rFonts w:ascii="Calibri" w:eastAsia="Calibri" w:hAnsi="Calibri"/>
      <w:sz w:val="22"/>
      <w:szCs w:val="22"/>
      <w:lang w:eastAsia="en-US"/>
    </w:rPr>
  </w:style>
  <w:style w:type="character" w:styleId="Nerazreenaomemba">
    <w:name w:val="Unresolved Mention"/>
    <w:basedOn w:val="Privzetapisavaodstavka"/>
    <w:uiPriority w:val="99"/>
    <w:semiHidden/>
    <w:unhideWhenUsed/>
    <w:rsid w:val="003D68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18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7" ma:contentTypeDescription="Ustvari nov dokument." ma:contentTypeScope="" ma:versionID="6b3f64163c67850ab670d45483a94305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a7cfb3a4b4f5351e2ef29a7868d49c2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896AC25-CE66-4F48-8056-63D61D9F0E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FDFD05-348E-4380-99AB-92D2D0F4818E}">
  <ds:schemaRefs>
    <ds:schemaRef ds:uri="http://purl.org/dc/terms/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schemas.microsoft.com/office/infopath/2007/PartnerControls"/>
    <ds:schemaRef ds:uri="6a4cc071-bd85-44c5-acc7-68a9b922d49c"/>
    <ds:schemaRef ds:uri="2d71791d-4b08-4651-a8aa-c7bfc8b3429a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965B374-929B-42CE-9E5A-832FF30E8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F8D36B-48A4-425D-ACDC-E4A051277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302</TotalTime>
  <Pages>1</Pages>
  <Words>314</Words>
  <Characters>1835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ZRSBR</Company>
  <LinksUpToDate>false</LinksUpToDate>
  <CharactersWithSpaces>2145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62</cp:revision>
  <cp:lastPrinted>2023-07-28T09:58:00Z</cp:lastPrinted>
  <dcterms:created xsi:type="dcterms:W3CDTF">2018-08-27T05:57:00Z</dcterms:created>
  <dcterms:modified xsi:type="dcterms:W3CDTF">2023-08-03T09:13:00Z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